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B6" w:rsidRPr="001C08D6" w:rsidRDefault="00B01AB6" w:rsidP="00B01AB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84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833</w:t>
      </w:r>
      <w:r w:rsidR="00693E0A">
        <w:rPr>
          <w:rFonts w:cs="Arial"/>
          <w:sz w:val="24"/>
          <w:szCs w:val="24"/>
        </w:rPr>
        <w:t>2</w:t>
      </w:r>
      <w:r w:rsidR="003D5646">
        <w:rPr>
          <w:rFonts w:cs="Arial"/>
          <w:sz w:val="24"/>
          <w:szCs w:val="24"/>
        </w:rPr>
        <w:t>2</w:t>
      </w:r>
    </w:p>
    <w:p w:rsidR="00411066" w:rsidRPr="00F45489" w:rsidRDefault="00B01AB6" w:rsidP="00B01AB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Spokane, USA, 12 - 16 November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F63A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 w:rsidR="00A76973">
        <w:rPr>
          <w:rFonts w:eastAsia="Times New Roman" w:cs="Arial"/>
          <w:sz w:val="22"/>
          <w:szCs w:val="20"/>
          <w:lang w:eastAsia="ar-SA"/>
        </w:rPr>
        <w:t xml:space="preserve">REPORT of </w:t>
      </w:r>
      <w:r w:rsidR="00A76973" w:rsidRPr="00E62E67">
        <w:rPr>
          <w:rFonts w:eastAsia="Times New Roman" w:cs="Arial"/>
          <w:sz w:val="22"/>
          <w:szCs w:val="20"/>
          <w:lang w:eastAsia="ar-SA"/>
        </w:rPr>
        <w:t xml:space="preserve">Session </w:t>
      </w:r>
      <w:r w:rsidR="00693E0A" w:rsidRPr="003D5646">
        <w:rPr>
          <w:rFonts w:eastAsia="Times New Roman" w:cs="Arial"/>
          <w:sz w:val="22"/>
          <w:szCs w:val="20"/>
          <w:lang w:eastAsia="ar-SA"/>
        </w:rPr>
        <w:t>C [</w:t>
      </w:r>
      <w:r w:rsidR="00693E0A">
        <w:rPr>
          <w:rFonts w:eastAsia="Times New Roman" w:cs="Arial"/>
          <w:sz w:val="22"/>
          <w:szCs w:val="20"/>
          <w:lang w:eastAsia="ar-SA"/>
        </w:rPr>
        <w:t>5GLAN + FS_REFER+ FS_ATRAC]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693E0A">
        <w:rPr>
          <w:rFonts w:eastAsia="Times New Roman" w:cs="Arial"/>
          <w:sz w:val="22"/>
          <w:szCs w:val="20"/>
          <w:lang w:eastAsia="ar-SA"/>
        </w:rPr>
        <w:t>7.11, 8.10, 8.11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A76973">
        <w:rPr>
          <w:rFonts w:eastAsia="MS Mincho" w:cs="Arial"/>
          <w:bCs/>
          <w:sz w:val="36"/>
          <w:szCs w:val="36"/>
          <w:lang w:eastAsia="ar-SA"/>
        </w:rPr>
        <w:t>REPORT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A76973">
        <w:rPr>
          <w:rFonts w:eastAsia="MS Mincho" w:cs="Arial"/>
          <w:bCs/>
          <w:sz w:val="36"/>
          <w:szCs w:val="36"/>
          <w:lang w:eastAsia="ar-SA"/>
        </w:rPr>
        <w:t>Session C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B01AB6" w:rsidRPr="00F774D3" w:rsidRDefault="00B01AB6" w:rsidP="00B01AB6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>
        <w:rPr>
          <w:rFonts w:eastAsia="Arial Unicode MS"/>
          <w:sz w:val="24"/>
          <w:szCs w:val="24"/>
          <w:lang w:eastAsia="ar-SA"/>
        </w:rPr>
        <w:t xml:space="preserve"> 402AB</w:t>
      </w:r>
    </w:p>
    <w:p w:rsidR="00B01AB6" w:rsidRPr="00772E0F" w:rsidRDefault="00B01AB6" w:rsidP="00B01AB6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:rsidR="00B01AB6" w:rsidRDefault="00B01AB6" w:rsidP="00B01AB6">
      <w:pPr>
        <w:suppressAutoHyphens/>
        <w:spacing w:after="0" w:line="240" w:lineRule="auto"/>
      </w:pPr>
      <w:r w:rsidRPr="00B8014D">
        <w:t xml:space="preserve">These meeting rooms are located in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</w:t>
      </w:r>
      <w:proofErr w:type="spellStart"/>
      <w:r w:rsidRPr="00B8014D">
        <w:t>DoubleTree</w:t>
      </w:r>
      <w:proofErr w:type="spellEnd"/>
      <w:r w:rsidRPr="00B8014D">
        <w:t xml:space="preserve"> Hotel</w:t>
      </w:r>
    </w:p>
    <w:p w:rsidR="00B01AB6" w:rsidRPr="00015298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8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</w:tblGrid>
      <w:tr w:rsidR="00693E0A" w:rsidRPr="00015298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93E0A" w:rsidRPr="00015298" w:rsidRDefault="00693E0A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93E0A" w:rsidRPr="00015298" w:rsidRDefault="00693E0A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93E0A" w:rsidRPr="00015298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0125EA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AB0F3E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AB0F3E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AB0F3E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015298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0A" w:rsidRPr="004C4A40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015298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693E0A" w:rsidRPr="006620C9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B01AB6" w:rsidRPr="00015298" w:rsidRDefault="00B01AB6" w:rsidP="00B01AB6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cyberCAV</w:t>
      </w:r>
      <w:proofErr w:type="spellEnd"/>
      <w:r w:rsidRPr="002C5415">
        <w:rPr>
          <w:rFonts w:eastAsia="Times New Roman"/>
          <w:i/>
          <w:sz w:val="20"/>
          <w:szCs w:val="20"/>
          <w:lang w:val="en-US"/>
        </w:rPr>
        <w:t xml:space="preserve"> </w:t>
      </w:r>
      <w:r>
        <w:rPr>
          <w:rFonts w:eastAsia="Times New Roman"/>
          <w:i/>
          <w:sz w:val="20"/>
          <w:szCs w:val="20"/>
          <w:lang w:val="en-US"/>
        </w:rPr>
        <w:t xml:space="preserve">+ </w:t>
      </w:r>
      <w:r w:rsidRPr="00EE1D39">
        <w:rPr>
          <w:rFonts w:eastAsia="Times New Roman"/>
          <w:sz w:val="20"/>
          <w:szCs w:val="20"/>
          <w:lang w:val="en-US"/>
        </w:rPr>
        <w:t>FS_CAV (8.1)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>on B:</w:t>
      </w:r>
      <w:r w:rsidRPr="004C7C9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sz w:val="20"/>
          <w:szCs w:val="20"/>
          <w:lang w:val="en-US"/>
        </w:rPr>
        <w:t xml:space="preserve">5G_HYPOS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5GMSG + </w:t>
      </w:r>
      <w:r>
        <w:rPr>
          <w:rFonts w:eastAsia="Times New Roman"/>
          <w:sz w:val="20"/>
          <w:szCs w:val="20"/>
          <w:lang w:val="en-US"/>
        </w:rPr>
        <w:t xml:space="preserve">BRMNS + </w:t>
      </w:r>
      <w:r w:rsidRPr="002C5415">
        <w:rPr>
          <w:rFonts w:eastAsia="Times New Roman"/>
          <w:sz w:val="20"/>
          <w:szCs w:val="20"/>
          <w:lang w:val="en-US"/>
        </w:rPr>
        <w:t xml:space="preserve">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036A72">
        <w:rPr>
          <w:rFonts w:eastAsia="Times New Roman"/>
          <w:sz w:val="20"/>
          <w:szCs w:val="20"/>
          <w:highlight w:val="magenta"/>
          <w:lang w:val="en-US"/>
        </w:rPr>
        <w:t>Session C:</w:t>
      </w:r>
      <w:r w:rsidRPr="002C5415">
        <w:rPr>
          <w:rFonts w:eastAsia="Times New Roman"/>
          <w:sz w:val="20"/>
          <w:szCs w:val="20"/>
          <w:lang w:val="en-US"/>
        </w:rPr>
        <w:t xml:space="preserve"> 5GLAN + </w:t>
      </w:r>
      <w:r>
        <w:rPr>
          <w:rFonts w:eastAsia="Times New Roman"/>
          <w:sz w:val="20"/>
          <w:szCs w:val="20"/>
          <w:lang w:val="en-US"/>
        </w:rPr>
        <w:t>FS_REFER + FS_ATRAC +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E: FS_AVPROD + FS_NCIS </w:t>
      </w:r>
      <w:r>
        <w:rPr>
          <w:rFonts w:eastAsia="Times New Roman"/>
          <w:sz w:val="20"/>
          <w:szCs w:val="20"/>
          <w:lang w:val="en-US"/>
        </w:rPr>
        <w:t xml:space="preserve">+ 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ID_UAS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FS_MPS2 +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sz w:val="20"/>
          <w:szCs w:val="20"/>
          <w:lang w:val="en-US"/>
        </w:rPr>
        <w:t xml:space="preserve">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1102"/>
        <w:gridCol w:w="2835"/>
        <w:gridCol w:w="4395"/>
        <w:gridCol w:w="2037"/>
        <w:gridCol w:w="3531"/>
      </w:tblGrid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93E0A" w:rsidRDefault="00693E0A" w:rsidP="009A3848">
            <w:pPr>
              <w:pStyle w:val="Heading2"/>
            </w:pPr>
            <w:r>
              <w:t xml:space="preserve">5GLAN: </w:t>
            </w:r>
            <w:r>
              <w:rPr>
                <w:lang w:val="en-US"/>
              </w:rPr>
              <w:t>LAN support in 5G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593</w:t>
            </w:r>
            <w:r>
              <w:t>]</w:t>
            </w:r>
          </w:p>
        </w:tc>
      </w:tr>
      <w:tr w:rsidR="00693E0A" w:rsidRPr="00B04844" w:rsidTr="009A3848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693E0A" w:rsidRPr="004070E3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93E0A" w:rsidRPr="00A75C05" w:rsidTr="009A384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38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8F3109" w:rsidP="009A3848">
            <w:pPr>
              <w:snapToGrid w:val="0"/>
              <w:spacing w:after="0" w:line="240" w:lineRule="auto"/>
            </w:pPr>
            <w:hyperlink r:id="rId9" w:history="1">
              <w:r w:rsidR="00693E0A" w:rsidRPr="009A3848">
                <w:rPr>
                  <w:rStyle w:val="Hyperlink"/>
                  <w:rFonts w:cs="Arial"/>
                  <w:color w:val="auto"/>
                </w:rPr>
                <w:t>S1-183124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</w:pPr>
            <w:r w:rsidRPr="009A3848">
              <w:rPr>
                <w:rFonts w:eastAsia="SimSun"/>
                <w:lang w:eastAsia="en-GB"/>
              </w:rPr>
              <w:t>China Mobile,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</w:pPr>
            <w:r w:rsidRPr="009A3848">
              <w:rPr>
                <w:rFonts w:eastAsia="SimSun"/>
                <w:lang w:eastAsia="en-GB"/>
              </w:rPr>
              <w:t>5G LAN- discussion about enabling/disabling UE from 5G-LAN based on location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9A3848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84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F06854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84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8F3109" w:rsidP="009A3848">
            <w:pPr>
              <w:snapToGrid w:val="0"/>
              <w:spacing w:after="0" w:line="240" w:lineRule="auto"/>
            </w:pPr>
            <w:hyperlink r:id="rId10" w:history="1">
              <w:r w:rsidR="00693E0A" w:rsidRPr="009A3848">
                <w:rPr>
                  <w:rStyle w:val="Hyperlink"/>
                  <w:rFonts w:cs="Arial"/>
                  <w:color w:val="auto"/>
                </w:rPr>
                <w:t>S1-183125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</w:pPr>
            <w:r w:rsidRPr="009A3848">
              <w:rPr>
                <w:rFonts w:hint="eastAsia"/>
                <w:noProof/>
                <w:lang w:eastAsia="zh-CN"/>
              </w:rPr>
              <w:t>China</w:t>
            </w:r>
            <w:r w:rsidRPr="009A3848">
              <w:rPr>
                <w:noProof/>
                <w:lang w:eastAsia="zh-CN"/>
              </w:rPr>
              <w:t xml:space="preserve"> Mobile,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</w:pPr>
            <w:r w:rsidRPr="009A3848">
              <w:rPr>
                <w:noProof/>
              </w:rPr>
              <w:t>CR22.261v16.5.0: 5GLAN requirements about enabling disabling UE from 5G-LAN based on location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9A3848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848">
              <w:rPr>
                <w:rFonts w:eastAsia="Times New Roman" w:cs="Arial"/>
                <w:szCs w:val="18"/>
                <w:lang w:eastAsia="ar-SA"/>
              </w:rPr>
              <w:t>Revised to S1-183368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A3848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9A3848">
              <w:rPr>
                <w:noProof/>
              </w:rPr>
              <w:t>5GLAN</w:t>
            </w:r>
            <w:r w:rsidRPr="009A3848">
              <w:rPr>
                <w:rFonts w:eastAsia="Arial Unicode MS" w:cs="Arial"/>
                <w:szCs w:val="18"/>
                <w:lang w:eastAsia="ar-SA"/>
              </w:rPr>
              <w:t xml:space="preserve"> Rel-16 CR0316R</w:t>
            </w:r>
            <w:r w:rsidRPr="009A3848">
              <w:rPr>
                <w:rFonts w:eastAsia="Arial Unicode MS" w:cs="Arial"/>
                <w:szCs w:val="18"/>
                <w:highlight w:val="yellow"/>
                <w:lang w:eastAsia="ar-SA"/>
              </w:rPr>
              <w:t>1</w:t>
            </w:r>
            <w:r w:rsidRPr="009A3848">
              <w:rPr>
                <w:rFonts w:eastAsia="Arial Unicode MS" w:cs="Arial"/>
                <w:szCs w:val="18"/>
                <w:lang w:eastAsia="ar-SA"/>
              </w:rPr>
              <w:t xml:space="preserve"> Cat B</w:t>
            </w:r>
          </w:p>
          <w:p w:rsidR="00693E0A" w:rsidRPr="009A3848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A3848">
              <w:rPr>
                <w:rFonts w:eastAsia="Arial Unicode MS" w:cs="Arial"/>
                <w:szCs w:val="18"/>
                <w:highlight w:val="yellow"/>
                <w:lang w:eastAsia="ar-SA"/>
              </w:rPr>
              <w:t>First version should be R-.</w:t>
            </w:r>
          </w:p>
        </w:tc>
      </w:tr>
      <w:tr w:rsidR="009A3848" w:rsidRPr="00A75C05" w:rsidTr="00F06854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A3848" w:rsidRPr="00F06854" w:rsidRDefault="009A3848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685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A3848" w:rsidRPr="00F06854" w:rsidRDefault="008F3109" w:rsidP="009A3848">
            <w:pPr>
              <w:snapToGrid w:val="0"/>
              <w:spacing w:after="0" w:line="240" w:lineRule="auto"/>
            </w:pPr>
            <w:hyperlink r:id="rId11" w:history="1">
              <w:r w:rsidR="009A3848" w:rsidRPr="00F06854">
                <w:rPr>
                  <w:rStyle w:val="Hyperlink"/>
                  <w:rFonts w:cs="Arial"/>
                  <w:color w:val="auto"/>
                </w:rPr>
                <w:t>S1-183368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A3848" w:rsidRPr="00F06854" w:rsidRDefault="009A3848" w:rsidP="009A3848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F06854">
              <w:rPr>
                <w:noProof/>
                <w:lang w:eastAsia="zh-CN"/>
              </w:rPr>
              <w:t>China Mobile,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A3848" w:rsidRPr="00F06854" w:rsidRDefault="009A3848" w:rsidP="009A3848">
            <w:pPr>
              <w:snapToGrid w:val="0"/>
              <w:spacing w:after="0" w:line="240" w:lineRule="auto"/>
              <w:rPr>
                <w:noProof/>
              </w:rPr>
            </w:pPr>
            <w:r w:rsidRPr="00F06854">
              <w:rPr>
                <w:noProof/>
              </w:rPr>
              <w:t>CR22.261v16.5.0: 5GLAN requirements about enabling disabling UE from 5G-LAN based on location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A3848" w:rsidRPr="00F06854" w:rsidRDefault="00F0685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6854">
              <w:rPr>
                <w:rFonts w:eastAsia="Times New Roman" w:cs="Arial"/>
                <w:szCs w:val="18"/>
                <w:lang w:eastAsia="ar-SA"/>
              </w:rPr>
              <w:t>Revised to S1-183390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A3848" w:rsidRPr="00F06854" w:rsidRDefault="009A3848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685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06854">
              <w:rPr>
                <w:i/>
                <w:noProof/>
              </w:rPr>
              <w:t>5GLAN</w:t>
            </w:r>
            <w:r w:rsidRPr="00F06854">
              <w:rPr>
                <w:rFonts w:eastAsia="Arial Unicode MS" w:cs="Arial"/>
                <w:i/>
                <w:szCs w:val="18"/>
                <w:lang w:eastAsia="ar-SA"/>
              </w:rPr>
              <w:t xml:space="preserve"> Rel-16 CR0316R</w:t>
            </w:r>
            <w:r w:rsidRPr="00F0685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1</w:t>
            </w:r>
            <w:r w:rsidRPr="00F06854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:rsidR="009A3848" w:rsidRPr="00F06854" w:rsidRDefault="009A3848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685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First version should be R-.</w:t>
            </w:r>
          </w:p>
          <w:p w:rsidR="009A3848" w:rsidRPr="00F06854" w:rsidRDefault="009A3848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6854">
              <w:rPr>
                <w:rFonts w:eastAsia="Arial Unicode MS" w:cs="Arial"/>
                <w:szCs w:val="18"/>
                <w:lang w:eastAsia="ar-SA"/>
              </w:rPr>
              <w:t>Revision of S1-183125.</w:t>
            </w:r>
          </w:p>
        </w:tc>
      </w:tr>
      <w:tr w:rsidR="00F06854" w:rsidRPr="00A75C05" w:rsidTr="00F06854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6854" w:rsidRPr="00F06854" w:rsidRDefault="00F0685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685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6854" w:rsidRPr="00F06854" w:rsidRDefault="008F3109" w:rsidP="009A3848">
            <w:pPr>
              <w:snapToGrid w:val="0"/>
              <w:spacing w:after="0" w:line="240" w:lineRule="auto"/>
              <w:rPr>
                <w:rFonts w:cs="Arial"/>
              </w:rPr>
            </w:pPr>
            <w:hyperlink r:id="rId12" w:history="1">
              <w:r w:rsidR="00F06854" w:rsidRPr="00F06854">
                <w:rPr>
                  <w:rStyle w:val="Hyperlink"/>
                  <w:rFonts w:cs="Arial"/>
                  <w:color w:val="auto"/>
                </w:rPr>
                <w:t>S1-183390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6854" w:rsidRPr="00F06854" w:rsidRDefault="00F06854" w:rsidP="009A3848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F06854">
              <w:rPr>
                <w:noProof/>
                <w:lang w:eastAsia="zh-CN"/>
              </w:rPr>
              <w:t>China Mobile,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6854" w:rsidRPr="00F06854" w:rsidRDefault="00F06854" w:rsidP="009A3848">
            <w:pPr>
              <w:snapToGrid w:val="0"/>
              <w:spacing w:after="0" w:line="240" w:lineRule="auto"/>
              <w:rPr>
                <w:noProof/>
              </w:rPr>
            </w:pPr>
            <w:r w:rsidRPr="00F06854">
              <w:rPr>
                <w:noProof/>
              </w:rPr>
              <w:t>CR22.261v16.5.0: 5GLAN requirements about enabling disabling UE from 5G-LAN based on location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6854" w:rsidRPr="00F06854" w:rsidRDefault="00F0685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685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6854" w:rsidRPr="00F06854" w:rsidRDefault="00F06854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685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06854">
              <w:rPr>
                <w:i/>
                <w:noProof/>
              </w:rPr>
              <w:t>5GLAN</w:t>
            </w:r>
            <w:r w:rsidRPr="00F06854">
              <w:rPr>
                <w:rFonts w:eastAsia="Arial Unicode MS" w:cs="Arial"/>
                <w:i/>
                <w:szCs w:val="18"/>
                <w:lang w:eastAsia="ar-SA"/>
              </w:rPr>
              <w:t xml:space="preserve"> Rel-16 CR0316R</w:t>
            </w:r>
            <w:r w:rsidRPr="00F0685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1</w:t>
            </w:r>
            <w:r w:rsidRPr="00F06854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:rsidR="00F06854" w:rsidRPr="00F06854" w:rsidRDefault="00F06854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685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First version should be R-.</w:t>
            </w:r>
          </w:p>
          <w:p w:rsidR="00F06854" w:rsidRPr="00F06854" w:rsidRDefault="00F0685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6854">
              <w:rPr>
                <w:rFonts w:eastAsia="Arial Unicode MS" w:cs="Arial"/>
                <w:i/>
                <w:szCs w:val="18"/>
                <w:lang w:eastAsia="ar-SA"/>
              </w:rPr>
              <w:t>Revision of S1-183125.</w:t>
            </w:r>
          </w:p>
          <w:p w:rsidR="00F06854" w:rsidRDefault="00F0685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6854">
              <w:rPr>
                <w:rFonts w:eastAsia="Arial Unicode MS" w:cs="Arial"/>
                <w:szCs w:val="18"/>
                <w:lang w:eastAsia="ar-SA"/>
              </w:rPr>
              <w:t>Revision of S1-183368.</w:t>
            </w:r>
          </w:p>
          <w:p w:rsidR="00F06854" w:rsidRPr="00F06854" w:rsidRDefault="00F0685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06854" w:rsidRDefault="00F0685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06854" w:rsidRPr="00F06854" w:rsidRDefault="00F0685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06854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9A384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BB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8F3109" w:rsidP="009A3848">
            <w:pPr>
              <w:snapToGrid w:val="0"/>
              <w:spacing w:after="0" w:line="240" w:lineRule="auto"/>
            </w:pPr>
            <w:hyperlink r:id="rId13" w:history="1">
              <w:r w:rsidR="00693E0A" w:rsidRPr="00BE6BBD">
                <w:rPr>
                  <w:rStyle w:val="Hyperlink"/>
                  <w:rFonts w:cs="Arial"/>
                  <w:color w:val="auto"/>
                </w:rPr>
                <w:t>S1-183133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9A3848">
            <w:pPr>
              <w:snapToGrid w:val="0"/>
              <w:spacing w:after="0" w:line="240" w:lineRule="auto"/>
            </w:pPr>
            <w:r w:rsidRPr="00BE6BBD">
              <w:t>KDDI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9A3848">
            <w:pPr>
              <w:snapToGrid w:val="0"/>
              <w:spacing w:after="0" w:line="240" w:lineRule="auto"/>
            </w:pPr>
            <w:r w:rsidRPr="00BE6BBD">
              <w:rPr>
                <w:noProof/>
              </w:rPr>
              <w:t xml:space="preserve">CR22.261v16.5.0: </w:t>
            </w:r>
            <w:r w:rsidRPr="00BE6BBD">
              <w:rPr>
                <w:rFonts w:hint="eastAsia"/>
                <w:noProof/>
                <w:lang w:eastAsia="ja-JP"/>
              </w:rPr>
              <w:t>5G LAN-type service support connected to wired Ethernet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BBD">
              <w:rPr>
                <w:rFonts w:eastAsia="Times New Roman" w:cs="Arial"/>
                <w:szCs w:val="18"/>
                <w:lang w:eastAsia="ar-SA"/>
              </w:rPr>
              <w:t>Revised to S1-183266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6BB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BE6BBD">
              <w:rPr>
                <w:noProof/>
              </w:rPr>
              <w:t>5GLAN</w:t>
            </w:r>
            <w:r w:rsidRPr="00BE6BBD">
              <w:rPr>
                <w:rFonts w:eastAsia="Arial Unicode MS" w:cs="Arial"/>
                <w:szCs w:val="18"/>
                <w:lang w:eastAsia="ar-SA"/>
              </w:rPr>
              <w:t xml:space="preserve"> Rel-16 CR0319R- Cat F</w:t>
            </w:r>
          </w:p>
        </w:tc>
      </w:tr>
      <w:tr w:rsidR="00693E0A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84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8F3109" w:rsidP="009A3848">
            <w:pPr>
              <w:snapToGrid w:val="0"/>
              <w:spacing w:after="0" w:line="240" w:lineRule="auto"/>
            </w:pPr>
            <w:hyperlink r:id="rId14" w:history="1">
              <w:r w:rsidR="00693E0A" w:rsidRPr="009A3848">
                <w:rPr>
                  <w:rStyle w:val="Hyperlink"/>
                  <w:rFonts w:cs="Arial"/>
                  <w:color w:val="auto"/>
                </w:rPr>
                <w:t>S1-183266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</w:pPr>
            <w:r w:rsidRPr="009A3848">
              <w:t>KDDI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  <w:rPr>
                <w:noProof/>
              </w:rPr>
            </w:pPr>
            <w:r w:rsidRPr="009A3848">
              <w:rPr>
                <w:noProof/>
              </w:rPr>
              <w:t>CR22.261v16.5.0: 5G LAN-type service support connected to wired Ethernet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9A3848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848">
              <w:rPr>
                <w:rFonts w:eastAsia="Times New Roman" w:cs="Arial"/>
                <w:szCs w:val="18"/>
                <w:lang w:eastAsia="ar-SA"/>
              </w:rPr>
              <w:t>Revised to S1-183369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A384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9A3848">
              <w:rPr>
                <w:i/>
                <w:noProof/>
              </w:rPr>
              <w:t>5GLAN</w:t>
            </w:r>
            <w:r w:rsidRPr="009A3848">
              <w:rPr>
                <w:rFonts w:eastAsia="Arial Unicode MS" w:cs="Arial"/>
                <w:i/>
                <w:szCs w:val="18"/>
                <w:lang w:eastAsia="ar-SA"/>
              </w:rPr>
              <w:t xml:space="preserve"> Rel-16 CR0319R- Cat F</w:t>
            </w:r>
          </w:p>
          <w:p w:rsidR="00693E0A" w:rsidRPr="009A3848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A3848">
              <w:rPr>
                <w:rFonts w:eastAsia="Arial Unicode MS" w:cs="Arial"/>
                <w:szCs w:val="18"/>
                <w:lang w:eastAsia="ar-SA"/>
              </w:rPr>
              <w:t>Revision of S1-183133.</w:t>
            </w:r>
          </w:p>
        </w:tc>
      </w:tr>
      <w:tr w:rsidR="009A3848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848" w:rsidRPr="00CA3DAC" w:rsidRDefault="009A3848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848" w:rsidRPr="00CA3DAC" w:rsidRDefault="008F3109" w:rsidP="009A3848">
            <w:pPr>
              <w:snapToGrid w:val="0"/>
              <w:spacing w:after="0" w:line="240" w:lineRule="auto"/>
            </w:pPr>
            <w:hyperlink r:id="rId15" w:history="1">
              <w:r w:rsidR="009A3848" w:rsidRPr="00CA3DAC">
                <w:rPr>
                  <w:rStyle w:val="Hyperlink"/>
                  <w:rFonts w:cs="Arial"/>
                  <w:color w:val="auto"/>
                </w:rPr>
                <w:t>S1-183369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848" w:rsidRPr="00CA3DAC" w:rsidRDefault="009A3848" w:rsidP="009A3848">
            <w:pPr>
              <w:snapToGrid w:val="0"/>
              <w:spacing w:after="0" w:line="240" w:lineRule="auto"/>
            </w:pPr>
            <w:r w:rsidRPr="00CA3DAC">
              <w:t>KDDI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848" w:rsidRPr="00CA3DAC" w:rsidRDefault="009A3848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CR22.261v16.5.0: 5G LAN-type service support connected to wired Ethernet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848" w:rsidRPr="00CA3DAC" w:rsidRDefault="00CA3DA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848" w:rsidRPr="00CA3DAC" w:rsidRDefault="009A3848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A3DAC">
              <w:rPr>
                <w:i/>
                <w:noProof/>
              </w:rPr>
              <w:t>5GLAN</w:t>
            </w: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 Rel-16 CR0319R- Cat F</w:t>
            </w:r>
          </w:p>
          <w:p w:rsidR="009A3848" w:rsidRPr="00CA3DAC" w:rsidRDefault="009A3848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>Revision of S1-183133.</w:t>
            </w:r>
          </w:p>
          <w:p w:rsidR="00CA3DAC" w:rsidRDefault="009A3848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szCs w:val="18"/>
                <w:lang w:eastAsia="ar-SA"/>
              </w:rPr>
              <w:t>Revision of S1-183266.</w:t>
            </w:r>
          </w:p>
          <w:p w:rsidR="00CA3DAC" w:rsidRP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A3848" w:rsidRP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A3DA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69305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8F3109" w:rsidP="009A3848">
            <w:pPr>
              <w:snapToGrid w:val="0"/>
              <w:spacing w:after="0" w:line="240" w:lineRule="auto"/>
            </w:pPr>
            <w:hyperlink r:id="rId16" w:history="1">
              <w:r w:rsidR="00693E0A" w:rsidRPr="00A203BC">
                <w:rPr>
                  <w:rStyle w:val="Hyperlink"/>
                  <w:rFonts w:cs="Arial"/>
                  <w:color w:val="auto"/>
                </w:rPr>
                <w:t>S1-183195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CR22.261v16.5.0: Addittion to definition on private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Revised to S1-183343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203BC">
              <w:rPr>
                <w:noProof/>
              </w:rPr>
              <w:t>5GLAN</w:t>
            </w: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 Rel-16 CR0334R- Cat C</w:t>
            </w:r>
          </w:p>
          <w:p w:rsidR="00693E0A" w:rsidRPr="00A203B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03BC">
              <w:rPr>
                <w:rFonts w:eastAsia="Arial Unicode MS" w:cs="Arial"/>
                <w:szCs w:val="18"/>
                <w:highlight w:val="yellow"/>
                <w:lang w:eastAsia="ar-SA"/>
              </w:rPr>
              <w:t>Add clauses affected</w:t>
            </w:r>
          </w:p>
        </w:tc>
      </w:tr>
      <w:tr w:rsidR="00A203BC" w:rsidRPr="00A75C05" w:rsidTr="0069305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693053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05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693053" w:rsidRDefault="008F3109" w:rsidP="009A3848">
            <w:pPr>
              <w:snapToGrid w:val="0"/>
              <w:spacing w:after="0" w:line="240" w:lineRule="auto"/>
            </w:pPr>
            <w:hyperlink r:id="rId17" w:history="1">
              <w:r w:rsidR="00A203BC" w:rsidRPr="00693053">
                <w:rPr>
                  <w:rStyle w:val="Hyperlink"/>
                  <w:rFonts w:cs="Arial"/>
                  <w:color w:val="auto"/>
                </w:rPr>
                <w:t>S1-183343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693053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693053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693053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693053">
              <w:rPr>
                <w:noProof/>
              </w:rPr>
              <w:t>CR22.261v16.5.0: Addittion to definition on private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693053" w:rsidRDefault="00693053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053">
              <w:rPr>
                <w:rFonts w:eastAsia="Times New Roman" w:cs="Arial"/>
                <w:szCs w:val="18"/>
                <w:lang w:eastAsia="ar-SA"/>
              </w:rPr>
              <w:t>Revised to S1-183370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693053" w:rsidRDefault="00A203BC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9305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93053">
              <w:rPr>
                <w:i/>
                <w:noProof/>
              </w:rPr>
              <w:t>5GLAN</w:t>
            </w:r>
            <w:r w:rsidRPr="00693053">
              <w:rPr>
                <w:rFonts w:eastAsia="Arial Unicode MS" w:cs="Arial"/>
                <w:i/>
                <w:szCs w:val="18"/>
                <w:lang w:eastAsia="ar-SA"/>
              </w:rPr>
              <w:t xml:space="preserve"> Rel-16 CR0334R- Cat C</w:t>
            </w:r>
          </w:p>
          <w:p w:rsidR="00A203BC" w:rsidRPr="00693053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305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Add clauses affected</w:t>
            </w:r>
          </w:p>
          <w:p w:rsidR="00A203BC" w:rsidRPr="00693053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3053">
              <w:rPr>
                <w:rFonts w:eastAsia="Arial Unicode MS" w:cs="Arial"/>
                <w:szCs w:val="18"/>
                <w:lang w:eastAsia="ar-SA"/>
              </w:rPr>
              <w:t>Revision of S1-183195.</w:t>
            </w:r>
          </w:p>
        </w:tc>
      </w:tr>
      <w:tr w:rsidR="00693053" w:rsidRPr="00A75C05" w:rsidTr="0069305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053" w:rsidRPr="00693053" w:rsidRDefault="00693053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05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053" w:rsidRPr="00693053" w:rsidRDefault="008F3109" w:rsidP="009A3848">
            <w:pPr>
              <w:snapToGrid w:val="0"/>
              <w:spacing w:after="0" w:line="240" w:lineRule="auto"/>
            </w:pPr>
            <w:hyperlink r:id="rId18" w:history="1">
              <w:r w:rsidR="00693053" w:rsidRPr="00693053">
                <w:rPr>
                  <w:rStyle w:val="Hyperlink"/>
                  <w:rFonts w:cs="Arial"/>
                  <w:color w:val="auto"/>
                </w:rPr>
                <w:t>S1-183370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053" w:rsidRPr="00693053" w:rsidRDefault="00693053" w:rsidP="009A3848">
            <w:pPr>
              <w:snapToGrid w:val="0"/>
              <w:spacing w:after="0" w:line="240" w:lineRule="auto"/>
              <w:rPr>
                <w:noProof/>
              </w:rPr>
            </w:pPr>
            <w:r w:rsidRPr="00693053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053" w:rsidRPr="00693053" w:rsidRDefault="00693053" w:rsidP="009A3848">
            <w:pPr>
              <w:snapToGrid w:val="0"/>
              <w:spacing w:after="0" w:line="240" w:lineRule="auto"/>
              <w:rPr>
                <w:noProof/>
              </w:rPr>
            </w:pPr>
            <w:r w:rsidRPr="00693053">
              <w:rPr>
                <w:noProof/>
              </w:rPr>
              <w:t>CR22.261v16.5.0: Addittion to definition on private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053" w:rsidRPr="00693053" w:rsidRDefault="00693053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05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053" w:rsidRPr="00693053" w:rsidRDefault="00693053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9305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93053">
              <w:rPr>
                <w:i/>
                <w:noProof/>
              </w:rPr>
              <w:t>5GLAN</w:t>
            </w:r>
            <w:r w:rsidRPr="00693053">
              <w:rPr>
                <w:rFonts w:eastAsia="Arial Unicode MS" w:cs="Arial"/>
                <w:i/>
                <w:szCs w:val="18"/>
                <w:lang w:eastAsia="ar-SA"/>
              </w:rPr>
              <w:t xml:space="preserve"> Rel-16 CR0334R- Cat C</w:t>
            </w:r>
          </w:p>
          <w:p w:rsidR="00693053" w:rsidRPr="00693053" w:rsidRDefault="00693053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9305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Add clauses affected</w:t>
            </w:r>
          </w:p>
          <w:p w:rsidR="00693053" w:rsidRPr="00693053" w:rsidRDefault="00693053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3053">
              <w:rPr>
                <w:rFonts w:eastAsia="Arial Unicode MS" w:cs="Arial"/>
                <w:i/>
                <w:szCs w:val="18"/>
                <w:lang w:eastAsia="ar-SA"/>
              </w:rPr>
              <w:t>Revision of S1-183195.</w:t>
            </w:r>
          </w:p>
          <w:p w:rsidR="00693053" w:rsidRDefault="00693053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3053">
              <w:rPr>
                <w:rFonts w:eastAsia="Arial Unicode MS" w:cs="Arial"/>
                <w:szCs w:val="18"/>
                <w:lang w:eastAsia="ar-SA"/>
              </w:rPr>
              <w:lastRenderedPageBreak/>
              <w:t>Revision of S1-183343.</w:t>
            </w:r>
          </w:p>
          <w:p w:rsidR="00693053" w:rsidRPr="00693053" w:rsidRDefault="00693053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93053" w:rsidRDefault="00693053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93053" w:rsidRPr="00693053" w:rsidRDefault="00693053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9305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396C3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8F3109" w:rsidP="009A3848">
            <w:pPr>
              <w:snapToGrid w:val="0"/>
              <w:spacing w:after="0" w:line="240" w:lineRule="auto"/>
            </w:pPr>
            <w:hyperlink r:id="rId19" w:history="1">
              <w:r w:rsidR="00693E0A" w:rsidRPr="00A203BC">
                <w:rPr>
                  <w:rStyle w:val="Hyperlink"/>
                  <w:rFonts w:cs="Arial"/>
                  <w:color w:val="auto"/>
                </w:rPr>
                <w:t>S1-183196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CR22.261v16.5.0: Update of 5GLAN - General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Revised to S1-183344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203BC">
              <w:rPr>
                <w:noProof/>
              </w:rPr>
              <w:t>5GLAN</w:t>
            </w: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 Rel-16 CR0335R- Cat C</w:t>
            </w:r>
          </w:p>
        </w:tc>
      </w:tr>
      <w:tr w:rsidR="00A203BC" w:rsidRPr="00A75C05" w:rsidTr="00396C3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396C3A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6C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396C3A" w:rsidRDefault="008F3109" w:rsidP="009A3848">
            <w:pPr>
              <w:snapToGrid w:val="0"/>
              <w:spacing w:after="0" w:line="240" w:lineRule="auto"/>
            </w:pPr>
            <w:hyperlink r:id="rId20" w:history="1">
              <w:r w:rsidR="00A203BC" w:rsidRPr="00396C3A">
                <w:rPr>
                  <w:rStyle w:val="Hyperlink"/>
                  <w:rFonts w:cs="Arial"/>
                  <w:color w:val="auto"/>
                </w:rPr>
                <w:t>S1-183344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396C3A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396C3A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396C3A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396C3A">
              <w:rPr>
                <w:noProof/>
              </w:rPr>
              <w:t>CR22.261v16.5.0: Update of 5GLAN - General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396C3A" w:rsidRDefault="00396C3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6C3A">
              <w:rPr>
                <w:rFonts w:eastAsia="Times New Roman" w:cs="Arial"/>
                <w:szCs w:val="18"/>
                <w:lang w:eastAsia="ar-SA"/>
              </w:rPr>
              <w:t>Revised to S1-183371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396C3A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6C3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96C3A">
              <w:rPr>
                <w:i/>
                <w:noProof/>
              </w:rPr>
              <w:t>5GLAN</w:t>
            </w:r>
            <w:r w:rsidRPr="00396C3A">
              <w:rPr>
                <w:rFonts w:eastAsia="Arial Unicode MS" w:cs="Arial"/>
                <w:i/>
                <w:szCs w:val="18"/>
                <w:lang w:eastAsia="ar-SA"/>
              </w:rPr>
              <w:t xml:space="preserve"> Rel-16 CR0335R- Cat C</w:t>
            </w:r>
          </w:p>
          <w:p w:rsidR="00A203BC" w:rsidRPr="00396C3A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6C3A">
              <w:rPr>
                <w:rFonts w:eastAsia="Arial Unicode MS" w:cs="Arial"/>
                <w:szCs w:val="18"/>
                <w:lang w:eastAsia="ar-SA"/>
              </w:rPr>
              <w:t>Revision of S1-183196.</w:t>
            </w:r>
          </w:p>
        </w:tc>
      </w:tr>
      <w:tr w:rsidR="00396C3A" w:rsidRPr="00A75C05" w:rsidTr="00396C3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96C3A" w:rsidRPr="00396C3A" w:rsidRDefault="00396C3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6C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96C3A" w:rsidRPr="00396C3A" w:rsidRDefault="008F3109" w:rsidP="009A3848">
            <w:pPr>
              <w:snapToGrid w:val="0"/>
              <w:spacing w:after="0" w:line="240" w:lineRule="auto"/>
            </w:pPr>
            <w:hyperlink r:id="rId21" w:history="1">
              <w:r w:rsidR="00396C3A" w:rsidRPr="00396C3A">
                <w:rPr>
                  <w:rStyle w:val="Hyperlink"/>
                  <w:rFonts w:cs="Arial"/>
                  <w:color w:val="auto"/>
                </w:rPr>
                <w:t>S1-183371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96C3A" w:rsidRPr="00396C3A" w:rsidRDefault="00396C3A" w:rsidP="009A3848">
            <w:pPr>
              <w:snapToGrid w:val="0"/>
              <w:spacing w:after="0" w:line="240" w:lineRule="auto"/>
              <w:rPr>
                <w:noProof/>
              </w:rPr>
            </w:pPr>
            <w:r w:rsidRPr="00396C3A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96C3A" w:rsidRPr="00396C3A" w:rsidRDefault="00396C3A" w:rsidP="009A3848">
            <w:pPr>
              <w:snapToGrid w:val="0"/>
              <w:spacing w:after="0" w:line="240" w:lineRule="auto"/>
              <w:rPr>
                <w:noProof/>
              </w:rPr>
            </w:pPr>
            <w:r w:rsidRPr="00396C3A">
              <w:rPr>
                <w:noProof/>
              </w:rPr>
              <w:t>CR22.261v16.5.0: Update of 5GLAN - General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96C3A" w:rsidRPr="00396C3A" w:rsidRDefault="00396C3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6C3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96C3A" w:rsidRPr="00396C3A" w:rsidRDefault="00396C3A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96C3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96C3A">
              <w:rPr>
                <w:i/>
                <w:noProof/>
              </w:rPr>
              <w:t>5GLAN</w:t>
            </w:r>
            <w:r w:rsidRPr="00396C3A">
              <w:rPr>
                <w:rFonts w:eastAsia="Arial Unicode MS" w:cs="Arial"/>
                <w:i/>
                <w:szCs w:val="18"/>
                <w:lang w:eastAsia="ar-SA"/>
              </w:rPr>
              <w:t xml:space="preserve"> Rel-16 CR0335R- Cat C</w:t>
            </w:r>
          </w:p>
          <w:p w:rsidR="00396C3A" w:rsidRPr="00396C3A" w:rsidRDefault="00396C3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6C3A">
              <w:rPr>
                <w:rFonts w:eastAsia="Arial Unicode MS" w:cs="Arial"/>
                <w:i/>
                <w:szCs w:val="18"/>
                <w:lang w:eastAsia="ar-SA"/>
              </w:rPr>
              <w:t>Revision of S1-183196.</w:t>
            </w:r>
          </w:p>
          <w:p w:rsidR="00396C3A" w:rsidRDefault="00396C3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6C3A">
              <w:rPr>
                <w:rFonts w:eastAsia="Arial Unicode MS" w:cs="Arial"/>
                <w:szCs w:val="18"/>
                <w:lang w:eastAsia="ar-SA"/>
              </w:rPr>
              <w:t>Revision of S1-183344.</w:t>
            </w:r>
          </w:p>
          <w:p w:rsidR="00396C3A" w:rsidRPr="00396C3A" w:rsidRDefault="00396C3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96C3A" w:rsidRDefault="00396C3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96C3A" w:rsidRPr="00396C3A" w:rsidRDefault="00396C3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96C3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AC372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8F3109" w:rsidP="009A3848">
            <w:pPr>
              <w:snapToGrid w:val="0"/>
              <w:spacing w:after="0" w:line="240" w:lineRule="auto"/>
            </w:pPr>
            <w:hyperlink r:id="rId22" w:history="1">
              <w:r w:rsidR="00693E0A" w:rsidRPr="00A203BC">
                <w:rPr>
                  <w:rStyle w:val="Hyperlink"/>
                  <w:rFonts w:cs="Arial"/>
                  <w:color w:val="auto"/>
                </w:rPr>
                <w:t>S1-183197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CR22.261v16.5.0: Update of</w:t>
            </w:r>
            <w:r w:rsidRPr="00A203BC">
              <w:t xml:space="preserve"> 5G LAN - virtual network (5G LAN-VN).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Revised to S1-183345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203BC">
              <w:rPr>
                <w:noProof/>
              </w:rPr>
              <w:t>5GLAN</w:t>
            </w: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 Rel-16 CR0336R- Cat C</w:t>
            </w:r>
          </w:p>
        </w:tc>
      </w:tr>
      <w:tr w:rsidR="00A203BC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72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8F3109" w:rsidP="009A3848">
            <w:pPr>
              <w:snapToGrid w:val="0"/>
              <w:spacing w:after="0" w:line="240" w:lineRule="auto"/>
            </w:pPr>
            <w:hyperlink r:id="rId23" w:history="1">
              <w:r w:rsidR="00A203BC" w:rsidRPr="00AC3722">
                <w:rPr>
                  <w:rStyle w:val="Hyperlink"/>
                  <w:rFonts w:cs="Arial"/>
                  <w:color w:val="auto"/>
                </w:rPr>
                <w:t>S1-183345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AC3722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AC3722">
              <w:rPr>
                <w:noProof/>
              </w:rPr>
              <w:t>CR22.261v16.5.0: Update of 5G LAN - virtual network (5G LAN-VN).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C372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722">
              <w:rPr>
                <w:rFonts w:eastAsia="Times New Roman" w:cs="Arial"/>
                <w:szCs w:val="18"/>
                <w:lang w:eastAsia="ar-SA"/>
              </w:rPr>
              <w:t>Revised to S1-183372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C372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C3722">
              <w:rPr>
                <w:i/>
                <w:noProof/>
              </w:rPr>
              <w:t>5GLAN</w:t>
            </w:r>
            <w:r w:rsidRPr="00AC3722">
              <w:rPr>
                <w:rFonts w:eastAsia="Arial Unicode MS" w:cs="Arial"/>
                <w:i/>
                <w:szCs w:val="18"/>
                <w:lang w:eastAsia="ar-SA"/>
              </w:rPr>
              <w:t xml:space="preserve"> Rel-16 CR0336R- Cat C</w:t>
            </w:r>
          </w:p>
          <w:p w:rsidR="00A203BC" w:rsidRPr="00AC3722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C3722">
              <w:rPr>
                <w:rFonts w:eastAsia="Arial Unicode MS" w:cs="Arial"/>
                <w:szCs w:val="18"/>
                <w:lang w:eastAsia="ar-SA"/>
              </w:rPr>
              <w:t>Revision of S1-183197.</w:t>
            </w:r>
          </w:p>
        </w:tc>
      </w:tr>
      <w:tr w:rsidR="00AC3722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722" w:rsidRPr="00CA3DAC" w:rsidRDefault="00AC372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722" w:rsidRPr="00CA3DAC" w:rsidRDefault="008F3109" w:rsidP="009A3848">
            <w:pPr>
              <w:snapToGrid w:val="0"/>
              <w:spacing w:after="0" w:line="240" w:lineRule="auto"/>
            </w:pPr>
            <w:hyperlink r:id="rId24" w:history="1">
              <w:r w:rsidR="00AC3722" w:rsidRPr="00CA3DAC">
                <w:rPr>
                  <w:rStyle w:val="Hyperlink"/>
                  <w:rFonts w:cs="Arial"/>
                  <w:color w:val="auto"/>
                </w:rPr>
                <w:t>S1-183372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722" w:rsidRPr="00CA3DAC" w:rsidRDefault="00AC3722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722" w:rsidRPr="00CA3DAC" w:rsidRDefault="00AC3722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CR22.261v16.5.0: Update of 5G LAN - virtual network (5G LAN-VN).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722" w:rsidRPr="00CA3DAC" w:rsidRDefault="00CA3DA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722" w:rsidRPr="00CA3DAC" w:rsidRDefault="00AC3722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A3DAC">
              <w:rPr>
                <w:i/>
                <w:noProof/>
              </w:rPr>
              <w:t>5GLAN</w:t>
            </w: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 Rel-16 CR0336R- Cat C</w:t>
            </w:r>
          </w:p>
          <w:p w:rsidR="00AC3722" w:rsidRPr="00CA3DAC" w:rsidRDefault="00AC3722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>Revision of S1-183197.</w:t>
            </w:r>
          </w:p>
          <w:p w:rsidR="00CA3DAC" w:rsidRDefault="00AC3722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szCs w:val="18"/>
                <w:lang w:eastAsia="ar-SA"/>
              </w:rPr>
              <w:t>Revision of S1-183345.</w:t>
            </w:r>
          </w:p>
          <w:p w:rsidR="00CA3DAC" w:rsidRP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3722" w:rsidRP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A3DA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AC372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8F3109" w:rsidP="009A3848">
            <w:pPr>
              <w:snapToGrid w:val="0"/>
              <w:spacing w:after="0" w:line="240" w:lineRule="auto"/>
            </w:pPr>
            <w:hyperlink r:id="rId25" w:history="1">
              <w:r w:rsidR="00693E0A" w:rsidRPr="00A203BC">
                <w:rPr>
                  <w:rStyle w:val="Hyperlink"/>
                  <w:rFonts w:cs="Arial"/>
                  <w:color w:val="auto"/>
                </w:rPr>
                <w:t>S1-183198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CR22.261v16.5.0: Update of 5GLAN - Creation and management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Revised to S1-183346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203BC">
              <w:rPr>
                <w:noProof/>
              </w:rPr>
              <w:t>5GLAN</w:t>
            </w: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 Rel-16 CR0337R- Cat F</w:t>
            </w:r>
          </w:p>
        </w:tc>
      </w:tr>
      <w:tr w:rsidR="00A203BC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72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8F3109" w:rsidP="009A3848">
            <w:pPr>
              <w:snapToGrid w:val="0"/>
              <w:spacing w:after="0" w:line="240" w:lineRule="auto"/>
            </w:pPr>
            <w:hyperlink r:id="rId26" w:history="1">
              <w:r w:rsidR="00A203BC" w:rsidRPr="00AC3722">
                <w:rPr>
                  <w:rStyle w:val="Hyperlink"/>
                  <w:rFonts w:cs="Arial"/>
                  <w:color w:val="auto"/>
                </w:rPr>
                <w:t>S1-183346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AC3722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AC3722">
              <w:rPr>
                <w:noProof/>
              </w:rPr>
              <w:t>CR22.261v16.5.0: Update of 5GLAN - Creation and management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C372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722">
              <w:rPr>
                <w:rFonts w:eastAsia="Times New Roman" w:cs="Arial"/>
                <w:szCs w:val="18"/>
                <w:lang w:eastAsia="ar-SA"/>
              </w:rPr>
              <w:t>Revised to S1-183373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AC3722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C372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C3722">
              <w:rPr>
                <w:i/>
                <w:noProof/>
              </w:rPr>
              <w:t>5GLAN</w:t>
            </w:r>
            <w:r w:rsidRPr="00AC3722">
              <w:rPr>
                <w:rFonts w:eastAsia="Arial Unicode MS" w:cs="Arial"/>
                <w:i/>
                <w:szCs w:val="18"/>
                <w:lang w:eastAsia="ar-SA"/>
              </w:rPr>
              <w:t xml:space="preserve"> Rel-16 CR0337R- Cat F</w:t>
            </w:r>
          </w:p>
          <w:p w:rsidR="00A203BC" w:rsidRPr="00AC3722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C3722">
              <w:rPr>
                <w:rFonts w:eastAsia="Arial Unicode MS" w:cs="Arial"/>
                <w:szCs w:val="18"/>
                <w:lang w:eastAsia="ar-SA"/>
              </w:rPr>
              <w:t>Revision of S1-183198.</w:t>
            </w:r>
          </w:p>
        </w:tc>
      </w:tr>
      <w:tr w:rsidR="00AC3722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3722" w:rsidRPr="00CA3DAC" w:rsidRDefault="00AC372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3722" w:rsidRPr="00CA3DAC" w:rsidRDefault="008F3109" w:rsidP="009A3848">
            <w:pPr>
              <w:snapToGrid w:val="0"/>
              <w:spacing w:after="0" w:line="240" w:lineRule="auto"/>
            </w:pPr>
            <w:hyperlink r:id="rId27" w:history="1">
              <w:r w:rsidR="00AC3722" w:rsidRPr="00CA3DAC">
                <w:rPr>
                  <w:rStyle w:val="Hyperlink"/>
                  <w:rFonts w:cs="Arial"/>
                  <w:color w:val="auto"/>
                </w:rPr>
                <w:t>S1-183373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3722" w:rsidRPr="00CA3DAC" w:rsidRDefault="00AC3722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3722" w:rsidRPr="00CA3DAC" w:rsidRDefault="00AC3722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CR22.261v16.5.0: Update of 5GLAN - Creation and management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3722" w:rsidRPr="00CA3DAC" w:rsidRDefault="00CA3DA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Revised to S1-183386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3722" w:rsidRPr="00CA3DAC" w:rsidRDefault="00AC3722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A3DAC">
              <w:rPr>
                <w:i/>
                <w:noProof/>
              </w:rPr>
              <w:t>5GLAN</w:t>
            </w: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 Rel-16 CR0337R- Cat F</w:t>
            </w:r>
          </w:p>
          <w:p w:rsidR="00AC3722" w:rsidRPr="00CA3DAC" w:rsidRDefault="00AC3722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>Revision of S1-183198.</w:t>
            </w:r>
          </w:p>
          <w:p w:rsidR="00AC3722" w:rsidRPr="00CA3DAC" w:rsidRDefault="00AC3722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szCs w:val="18"/>
                <w:lang w:eastAsia="ar-SA"/>
              </w:rPr>
              <w:t>Revision of S1-183346.</w:t>
            </w:r>
          </w:p>
        </w:tc>
      </w:tr>
      <w:tr w:rsidR="00CA3DAC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A3DAC" w:rsidRPr="00CA3DAC" w:rsidRDefault="00CA3DA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A3DAC" w:rsidRPr="00CA3DAC" w:rsidRDefault="008F3109" w:rsidP="009A3848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="00CA3DAC" w:rsidRPr="00CA3DAC">
                <w:rPr>
                  <w:rStyle w:val="Hyperlink"/>
                  <w:rFonts w:cs="Arial"/>
                  <w:color w:val="auto"/>
                </w:rPr>
                <w:t>S1-183386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A3DAC" w:rsidRPr="00CA3DAC" w:rsidRDefault="00CA3DAC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A3DAC" w:rsidRPr="00CA3DAC" w:rsidRDefault="00CA3DAC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CR22.261v16.5.0: Update of 5GLAN - Creation and management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A3DAC" w:rsidRPr="00CA3DAC" w:rsidRDefault="00CA3DA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A3DAC" w:rsidRPr="00CA3DAC" w:rsidRDefault="00CA3DAC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A3DAC">
              <w:rPr>
                <w:i/>
                <w:noProof/>
              </w:rPr>
              <w:t>5GLAN</w:t>
            </w: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 Rel-16 CR0337R- Cat F</w:t>
            </w:r>
          </w:p>
          <w:p w:rsidR="00CA3DAC" w:rsidRPr="00CA3DAC" w:rsidRDefault="00CA3DAC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>Revision of S1-183198.</w:t>
            </w:r>
          </w:p>
          <w:p w:rsidR="00CA3DAC" w:rsidRP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>Revision of S1-183346.</w:t>
            </w:r>
          </w:p>
          <w:p w:rsid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szCs w:val="18"/>
                <w:lang w:eastAsia="ar-SA"/>
              </w:rPr>
              <w:t>Revision of S1-183373.</w:t>
            </w:r>
          </w:p>
          <w:p w:rsidR="00CA3DAC" w:rsidRP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3DAC" w:rsidRPr="00CA3DAC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A3DA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FC437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8F3109" w:rsidP="009A3848">
            <w:pPr>
              <w:snapToGrid w:val="0"/>
              <w:spacing w:after="0" w:line="240" w:lineRule="auto"/>
            </w:pPr>
            <w:hyperlink r:id="rId29" w:history="1">
              <w:r w:rsidR="00693E0A" w:rsidRPr="00A203BC">
                <w:rPr>
                  <w:rStyle w:val="Hyperlink"/>
                  <w:rFonts w:cs="Arial"/>
                  <w:color w:val="auto"/>
                </w:rPr>
                <w:t>S1-183200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napToGrid w:val="0"/>
              <w:spacing w:after="0" w:line="240" w:lineRule="auto"/>
            </w:pPr>
            <w:r w:rsidRPr="00A203BC">
              <w:rPr>
                <w:noProof/>
              </w:rPr>
              <w:t>CR22.261v16.5.0: Update of 5GLAN – Privacy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03BC">
              <w:rPr>
                <w:rFonts w:eastAsia="Times New Roman" w:cs="Arial"/>
                <w:szCs w:val="18"/>
                <w:lang w:eastAsia="ar-SA"/>
              </w:rPr>
              <w:t>Revised to S1-183347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03B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203BC">
              <w:rPr>
                <w:noProof/>
              </w:rPr>
              <w:t>5GLAN</w:t>
            </w:r>
            <w:r w:rsidRPr="00A203BC">
              <w:rPr>
                <w:rFonts w:eastAsia="Arial Unicode MS" w:cs="Arial"/>
                <w:szCs w:val="18"/>
                <w:lang w:eastAsia="ar-SA"/>
              </w:rPr>
              <w:t xml:space="preserve"> Rel-16 CR0338R- Cat C</w:t>
            </w:r>
          </w:p>
        </w:tc>
      </w:tr>
      <w:tr w:rsidR="00A203BC" w:rsidRPr="00A75C05" w:rsidTr="00CA3DA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FC4379" w:rsidRDefault="00A203B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437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FC4379" w:rsidRDefault="008F3109" w:rsidP="009A3848">
            <w:pPr>
              <w:snapToGrid w:val="0"/>
              <w:spacing w:after="0" w:line="240" w:lineRule="auto"/>
            </w:pPr>
            <w:hyperlink r:id="rId30" w:history="1">
              <w:r w:rsidR="00A203BC" w:rsidRPr="00FC4379">
                <w:rPr>
                  <w:rStyle w:val="Hyperlink"/>
                  <w:rFonts w:cs="Arial"/>
                  <w:color w:val="auto"/>
                </w:rPr>
                <w:t>S1-183347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FC4379" w:rsidRDefault="00A203BC" w:rsidP="009A3848">
            <w:pPr>
              <w:snapToGrid w:val="0"/>
              <w:spacing w:after="0" w:line="240" w:lineRule="auto"/>
            </w:pPr>
            <w:r w:rsidRPr="00FC4379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FC4379" w:rsidRDefault="00A203BC" w:rsidP="009A3848">
            <w:pPr>
              <w:snapToGrid w:val="0"/>
              <w:spacing w:after="0" w:line="240" w:lineRule="auto"/>
              <w:rPr>
                <w:noProof/>
              </w:rPr>
            </w:pPr>
            <w:r w:rsidRPr="00FC4379">
              <w:rPr>
                <w:noProof/>
              </w:rPr>
              <w:t>CR22.261v16.5.0: Update of 5GLAN – Privacy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FC4379" w:rsidRDefault="00FC4379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4379">
              <w:rPr>
                <w:rFonts w:eastAsia="Times New Roman" w:cs="Arial"/>
                <w:szCs w:val="18"/>
                <w:lang w:eastAsia="ar-SA"/>
              </w:rPr>
              <w:t>Revised to S1-183374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03BC" w:rsidRPr="00FC4379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4379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C4379">
              <w:rPr>
                <w:i/>
                <w:noProof/>
              </w:rPr>
              <w:t>5GLAN</w:t>
            </w:r>
            <w:r w:rsidRPr="00FC4379">
              <w:rPr>
                <w:rFonts w:eastAsia="Arial Unicode MS" w:cs="Arial"/>
                <w:i/>
                <w:szCs w:val="18"/>
                <w:lang w:eastAsia="ar-SA"/>
              </w:rPr>
              <w:t xml:space="preserve"> Rel-16 CR0338R- Cat C</w:t>
            </w:r>
          </w:p>
          <w:p w:rsidR="00A203BC" w:rsidRPr="00FC4379" w:rsidRDefault="00A203B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4379">
              <w:rPr>
                <w:rFonts w:eastAsia="Arial Unicode MS" w:cs="Arial"/>
                <w:szCs w:val="18"/>
                <w:lang w:eastAsia="ar-SA"/>
              </w:rPr>
              <w:t>Revision of S1-183200.</w:t>
            </w:r>
          </w:p>
        </w:tc>
      </w:tr>
      <w:tr w:rsidR="00FC4379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4379" w:rsidRPr="00CA3DAC" w:rsidRDefault="00FC4379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4379" w:rsidRPr="00CA3DAC" w:rsidRDefault="008F3109" w:rsidP="009A3848">
            <w:pPr>
              <w:snapToGrid w:val="0"/>
              <w:spacing w:after="0" w:line="240" w:lineRule="auto"/>
            </w:pPr>
            <w:hyperlink r:id="rId31" w:history="1">
              <w:r w:rsidR="00FC4379" w:rsidRPr="00CA3DAC">
                <w:rPr>
                  <w:rStyle w:val="Hyperlink"/>
                  <w:rFonts w:cs="Arial"/>
                  <w:color w:val="auto"/>
                </w:rPr>
                <w:t>S1-183374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4379" w:rsidRPr="00CA3DAC" w:rsidRDefault="00FC4379" w:rsidP="009A3848">
            <w:pPr>
              <w:snapToGrid w:val="0"/>
              <w:spacing w:after="0" w:line="240" w:lineRule="auto"/>
            </w:pPr>
            <w:r w:rsidRPr="00CA3DAC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4379" w:rsidRPr="00CA3DAC" w:rsidRDefault="00FC4379" w:rsidP="009A3848">
            <w:pPr>
              <w:snapToGrid w:val="0"/>
              <w:spacing w:after="0" w:line="240" w:lineRule="auto"/>
              <w:rPr>
                <w:noProof/>
              </w:rPr>
            </w:pPr>
            <w:r w:rsidRPr="00CA3DAC">
              <w:rPr>
                <w:noProof/>
              </w:rPr>
              <w:t>CR22.261v16.5.0: Update of 5GLAN – Privacy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4379" w:rsidRPr="00CA3DAC" w:rsidRDefault="00CA3DA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DAC">
              <w:rPr>
                <w:rFonts w:eastAsia="Times New Roman" w:cs="Arial"/>
                <w:szCs w:val="18"/>
                <w:lang w:eastAsia="ar-SA"/>
              </w:rPr>
              <w:t>Revised to S1-183387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C4379" w:rsidRPr="00CA3DAC" w:rsidRDefault="00FC4379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A3DAC">
              <w:rPr>
                <w:i/>
                <w:noProof/>
              </w:rPr>
              <w:t>5GLAN</w:t>
            </w: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 xml:space="preserve"> Rel-16 CR0338R- Cat C</w:t>
            </w:r>
          </w:p>
          <w:p w:rsidR="00FC4379" w:rsidRPr="00CA3DAC" w:rsidRDefault="00FC4379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i/>
                <w:szCs w:val="18"/>
                <w:lang w:eastAsia="ar-SA"/>
              </w:rPr>
              <w:t>Revision of S1-183200.</w:t>
            </w:r>
          </w:p>
          <w:p w:rsidR="00FC4379" w:rsidRPr="00CA3DAC" w:rsidRDefault="00FC4379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DAC">
              <w:rPr>
                <w:rFonts w:eastAsia="Arial Unicode MS" w:cs="Arial"/>
                <w:szCs w:val="18"/>
                <w:lang w:eastAsia="ar-SA"/>
              </w:rPr>
              <w:t>Revision of S1-183347.</w:t>
            </w:r>
          </w:p>
        </w:tc>
      </w:tr>
      <w:tr w:rsidR="00CA3DAC" w:rsidRPr="00A75C05" w:rsidTr="00CB0D9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A3DAC" w:rsidRPr="00777092" w:rsidRDefault="00CA3DA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7092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A3DAC" w:rsidRPr="00777092" w:rsidRDefault="008F3109" w:rsidP="009A3848">
            <w:pPr>
              <w:snapToGrid w:val="0"/>
              <w:spacing w:after="0" w:line="240" w:lineRule="auto"/>
              <w:rPr>
                <w:rFonts w:cs="Arial"/>
              </w:rPr>
            </w:pPr>
            <w:hyperlink r:id="rId32" w:history="1">
              <w:r w:rsidR="00CA3DAC" w:rsidRPr="00777092">
                <w:rPr>
                  <w:rStyle w:val="Hyperlink"/>
                  <w:rFonts w:cs="Arial"/>
                  <w:color w:val="auto"/>
                </w:rPr>
                <w:t>S1-183387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A3DAC" w:rsidRPr="00777092" w:rsidRDefault="00CA3DAC" w:rsidP="009A3848">
            <w:pPr>
              <w:snapToGrid w:val="0"/>
              <w:spacing w:after="0" w:line="240" w:lineRule="auto"/>
            </w:pPr>
            <w:r w:rsidRPr="00777092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A3DAC" w:rsidRPr="00777092" w:rsidRDefault="00CA3DAC" w:rsidP="009A3848">
            <w:pPr>
              <w:snapToGrid w:val="0"/>
              <w:spacing w:after="0" w:line="240" w:lineRule="auto"/>
              <w:rPr>
                <w:noProof/>
              </w:rPr>
            </w:pPr>
            <w:r w:rsidRPr="00777092">
              <w:rPr>
                <w:noProof/>
              </w:rPr>
              <w:t>CR22.261v16.5.0: Update of 5GLAN – Privacy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A3DAC" w:rsidRPr="00777092" w:rsidRDefault="0077709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7092">
              <w:rPr>
                <w:rFonts w:eastAsia="Times New Roman" w:cs="Arial"/>
                <w:szCs w:val="18"/>
                <w:lang w:eastAsia="ar-SA"/>
              </w:rPr>
              <w:t>Revised to S1-183392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A3DAC" w:rsidRPr="00777092" w:rsidRDefault="00CA3DAC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7709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77092">
              <w:rPr>
                <w:i/>
                <w:noProof/>
              </w:rPr>
              <w:t>5GLAN</w:t>
            </w:r>
            <w:r w:rsidRPr="00777092">
              <w:rPr>
                <w:rFonts w:eastAsia="Arial Unicode MS" w:cs="Arial"/>
                <w:i/>
                <w:szCs w:val="18"/>
                <w:lang w:eastAsia="ar-SA"/>
              </w:rPr>
              <w:t xml:space="preserve"> Rel-16 CR0338R- Cat C</w:t>
            </w:r>
          </w:p>
          <w:p w:rsidR="00CA3DAC" w:rsidRPr="00777092" w:rsidRDefault="00CA3DAC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77092">
              <w:rPr>
                <w:rFonts w:eastAsia="Arial Unicode MS" w:cs="Arial"/>
                <w:i/>
                <w:szCs w:val="18"/>
                <w:lang w:eastAsia="ar-SA"/>
              </w:rPr>
              <w:t>Revision of S1-183200.</w:t>
            </w:r>
          </w:p>
          <w:p w:rsidR="00CA3DAC" w:rsidRPr="00777092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7092">
              <w:rPr>
                <w:rFonts w:eastAsia="Arial Unicode MS" w:cs="Arial"/>
                <w:i/>
                <w:szCs w:val="18"/>
                <w:lang w:eastAsia="ar-SA"/>
              </w:rPr>
              <w:t>Revision of S1-183347.</w:t>
            </w:r>
          </w:p>
          <w:p w:rsidR="00CA3DAC" w:rsidRPr="00777092" w:rsidRDefault="00CA3DA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7092">
              <w:rPr>
                <w:rFonts w:eastAsia="Arial Unicode MS" w:cs="Arial"/>
                <w:szCs w:val="18"/>
                <w:lang w:eastAsia="ar-SA"/>
              </w:rPr>
              <w:t>Revision of S1-183374.</w:t>
            </w:r>
          </w:p>
        </w:tc>
      </w:tr>
      <w:tr w:rsidR="00777092" w:rsidRPr="00A75C05" w:rsidTr="00CB0D9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77092" w:rsidRPr="00CB0D99" w:rsidRDefault="0077709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0D9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77092" w:rsidRPr="00CB0D99" w:rsidRDefault="008F3109" w:rsidP="009A3848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 w:rsidR="00777092" w:rsidRPr="00CB0D99">
                <w:rPr>
                  <w:rStyle w:val="Hyperlink"/>
                  <w:rFonts w:cs="Arial"/>
                  <w:color w:val="auto"/>
                </w:rPr>
                <w:t>S1-183392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77092" w:rsidRPr="00CB0D99" w:rsidRDefault="00777092" w:rsidP="009A3848">
            <w:pPr>
              <w:snapToGrid w:val="0"/>
              <w:spacing w:after="0" w:line="240" w:lineRule="auto"/>
            </w:pPr>
            <w:r w:rsidRPr="00CB0D99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77092" w:rsidRPr="00CB0D99" w:rsidRDefault="00777092" w:rsidP="009A3848">
            <w:pPr>
              <w:snapToGrid w:val="0"/>
              <w:spacing w:after="0" w:line="240" w:lineRule="auto"/>
              <w:rPr>
                <w:noProof/>
              </w:rPr>
            </w:pPr>
            <w:r w:rsidRPr="00CB0D99">
              <w:rPr>
                <w:noProof/>
              </w:rPr>
              <w:t>CR22.261v16.5.0: Update of 5GLAN – Privacy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77092" w:rsidRPr="00CB0D99" w:rsidRDefault="00CB0D99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0D9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77092" w:rsidRPr="00CB0D99" w:rsidRDefault="00777092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B0D99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B0D99">
              <w:rPr>
                <w:i/>
                <w:noProof/>
              </w:rPr>
              <w:t>5GLAN</w:t>
            </w:r>
            <w:r w:rsidRPr="00CB0D99">
              <w:rPr>
                <w:rFonts w:eastAsia="Arial Unicode MS" w:cs="Arial"/>
                <w:i/>
                <w:szCs w:val="18"/>
                <w:lang w:eastAsia="ar-SA"/>
              </w:rPr>
              <w:t xml:space="preserve"> Rel-16 CR0338R- Cat C</w:t>
            </w:r>
          </w:p>
          <w:p w:rsidR="00777092" w:rsidRPr="00CB0D99" w:rsidRDefault="00777092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B0D99">
              <w:rPr>
                <w:rFonts w:eastAsia="Arial Unicode MS" w:cs="Arial"/>
                <w:i/>
                <w:szCs w:val="18"/>
                <w:lang w:eastAsia="ar-SA"/>
              </w:rPr>
              <w:t>Revision of S1-183200.</w:t>
            </w:r>
          </w:p>
          <w:p w:rsidR="00777092" w:rsidRPr="00CB0D99" w:rsidRDefault="00777092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B0D99">
              <w:rPr>
                <w:rFonts w:eastAsia="Arial Unicode MS" w:cs="Arial"/>
                <w:i/>
                <w:szCs w:val="18"/>
                <w:lang w:eastAsia="ar-SA"/>
              </w:rPr>
              <w:t>Revision of S1-183347.</w:t>
            </w:r>
          </w:p>
          <w:p w:rsidR="00777092" w:rsidRPr="00CB0D99" w:rsidRDefault="00777092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0D99">
              <w:rPr>
                <w:rFonts w:eastAsia="Arial Unicode MS" w:cs="Arial"/>
                <w:i/>
                <w:szCs w:val="18"/>
                <w:lang w:eastAsia="ar-SA"/>
              </w:rPr>
              <w:t>Revision of S1-183374.</w:t>
            </w:r>
          </w:p>
          <w:p w:rsidR="00CB0D99" w:rsidRDefault="00777092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0D99">
              <w:rPr>
                <w:rFonts w:eastAsia="Arial Unicode MS" w:cs="Arial"/>
                <w:szCs w:val="18"/>
                <w:lang w:eastAsia="ar-SA"/>
              </w:rPr>
              <w:t>Revision of S1-183387.</w:t>
            </w:r>
          </w:p>
          <w:p w:rsidR="00CB0D99" w:rsidRPr="00CB0D99" w:rsidRDefault="00CB0D99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B0D99" w:rsidRDefault="00CB0D99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7092" w:rsidRPr="00CB0D99" w:rsidRDefault="00CB0D99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B0D9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4F1EB1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09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8F3109" w:rsidP="009A3848">
            <w:pPr>
              <w:snapToGrid w:val="0"/>
              <w:spacing w:after="0" w:line="240" w:lineRule="auto"/>
            </w:pPr>
            <w:hyperlink r:id="rId34" w:history="1">
              <w:r w:rsidR="00693E0A" w:rsidRPr="00E8209B">
                <w:rPr>
                  <w:rStyle w:val="Hyperlink"/>
                  <w:rFonts w:cs="Arial"/>
                  <w:color w:val="auto"/>
                </w:rPr>
                <w:t>S1-183201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9A3848">
            <w:pPr>
              <w:snapToGrid w:val="0"/>
              <w:spacing w:after="0" w:line="240" w:lineRule="auto"/>
            </w:pPr>
            <w:r w:rsidRPr="00E8209B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9A3848">
            <w:pPr>
              <w:snapToGrid w:val="0"/>
              <w:spacing w:after="0" w:line="240" w:lineRule="auto"/>
            </w:pPr>
            <w:r w:rsidRPr="00E8209B">
              <w:rPr>
                <w:noProof/>
              </w:rPr>
              <w:t>CR22.261v16.5.0: Update of 5GLAN – Discovery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09B">
              <w:rPr>
                <w:rFonts w:eastAsia="Times New Roman" w:cs="Arial"/>
                <w:szCs w:val="18"/>
                <w:lang w:eastAsia="ar-SA"/>
              </w:rPr>
              <w:t>Revised to S1-183267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8209B">
              <w:rPr>
                <w:noProof/>
              </w:rPr>
              <w:t>5GLAN</w:t>
            </w:r>
            <w:r w:rsidRPr="00E8209B">
              <w:rPr>
                <w:rFonts w:eastAsia="Arial Unicode MS" w:cs="Arial"/>
                <w:szCs w:val="18"/>
                <w:lang w:eastAsia="ar-SA"/>
              </w:rPr>
              <w:t xml:space="preserve"> Rel-16 CR0</w:t>
            </w:r>
            <w:r w:rsidRPr="00E8209B">
              <w:rPr>
                <w:rFonts w:eastAsia="Arial Unicode MS" w:cs="Arial"/>
                <w:szCs w:val="18"/>
                <w:highlight w:val="yellow"/>
                <w:lang w:eastAsia="ar-SA"/>
              </w:rPr>
              <w:t>3</w:t>
            </w:r>
            <w:r w:rsidRPr="00E8209B">
              <w:rPr>
                <w:rFonts w:eastAsia="Arial Unicode MS" w:cs="Arial"/>
                <w:szCs w:val="18"/>
                <w:lang w:eastAsia="ar-SA"/>
              </w:rPr>
              <w:t>39R- Cat C</w:t>
            </w:r>
          </w:p>
          <w:p w:rsidR="00693E0A" w:rsidRPr="00E8209B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 6.26.2.6</w:t>
            </w:r>
          </w:p>
          <w:p w:rsidR="00693E0A" w:rsidRPr="00E8209B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szCs w:val="18"/>
                <w:highlight w:val="yellow"/>
                <w:lang w:eastAsia="ar-SA"/>
              </w:rPr>
              <w:t>Correct CR number</w:t>
            </w:r>
          </w:p>
        </w:tc>
      </w:tr>
      <w:tr w:rsidR="00693E0A" w:rsidRPr="00A75C05" w:rsidTr="000C144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4F1EB1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1EB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4F1EB1" w:rsidRDefault="008F3109" w:rsidP="009A3848">
            <w:pPr>
              <w:snapToGrid w:val="0"/>
              <w:spacing w:after="0" w:line="240" w:lineRule="auto"/>
            </w:pPr>
            <w:hyperlink r:id="rId35" w:history="1">
              <w:r w:rsidR="00693E0A" w:rsidRPr="004F1EB1">
                <w:rPr>
                  <w:rStyle w:val="Hyperlink"/>
                  <w:rFonts w:cs="Arial"/>
                  <w:color w:val="auto"/>
                </w:rPr>
                <w:t>S1-183267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4F1EB1" w:rsidRDefault="00693E0A" w:rsidP="009A3848">
            <w:pPr>
              <w:snapToGrid w:val="0"/>
              <w:spacing w:after="0" w:line="240" w:lineRule="auto"/>
              <w:rPr>
                <w:noProof/>
              </w:rPr>
            </w:pPr>
            <w:r w:rsidRPr="004F1EB1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4F1EB1" w:rsidRDefault="00693E0A" w:rsidP="009A3848">
            <w:pPr>
              <w:snapToGrid w:val="0"/>
              <w:spacing w:after="0" w:line="240" w:lineRule="auto"/>
              <w:rPr>
                <w:noProof/>
              </w:rPr>
            </w:pPr>
            <w:r w:rsidRPr="004F1EB1">
              <w:rPr>
                <w:noProof/>
              </w:rPr>
              <w:t>CR22.261v16.5.0: Update of 5GLAN – Discovery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4F1EB1" w:rsidRDefault="004F1EB1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1EB1">
              <w:rPr>
                <w:rFonts w:eastAsia="Times New Roman" w:cs="Arial"/>
                <w:szCs w:val="18"/>
                <w:lang w:eastAsia="ar-SA"/>
              </w:rPr>
              <w:t>Revised to S1-183375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4F1EB1" w:rsidRDefault="00693E0A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F1EB1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F1EB1">
              <w:rPr>
                <w:i/>
                <w:noProof/>
              </w:rPr>
              <w:t>5GLAN</w:t>
            </w:r>
            <w:r w:rsidRPr="004F1EB1">
              <w:rPr>
                <w:rFonts w:eastAsia="Arial Unicode MS" w:cs="Arial"/>
                <w:i/>
                <w:szCs w:val="18"/>
                <w:lang w:eastAsia="ar-SA"/>
              </w:rPr>
              <w:t xml:space="preserve"> Rel-16 CR0</w:t>
            </w:r>
            <w:r w:rsidRPr="004F1EB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3</w:t>
            </w:r>
            <w:r w:rsidRPr="004F1EB1">
              <w:rPr>
                <w:rFonts w:eastAsia="Arial Unicode MS" w:cs="Arial"/>
                <w:i/>
                <w:szCs w:val="18"/>
                <w:lang w:eastAsia="ar-SA"/>
              </w:rPr>
              <w:t>39R- Cat C</w:t>
            </w:r>
          </w:p>
          <w:p w:rsidR="00693E0A" w:rsidRPr="004F1EB1" w:rsidRDefault="00693E0A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F1EB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Clauses affected 6.26.2.6</w:t>
            </w:r>
          </w:p>
          <w:p w:rsidR="00693E0A" w:rsidRPr="004F1EB1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1EB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 CR number</w:t>
            </w:r>
          </w:p>
          <w:p w:rsidR="00693E0A" w:rsidRPr="004F1EB1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1EB1">
              <w:rPr>
                <w:rFonts w:eastAsia="Arial Unicode MS" w:cs="Arial"/>
                <w:szCs w:val="18"/>
                <w:lang w:eastAsia="ar-SA"/>
              </w:rPr>
              <w:t>Revision of S1-183201.</w:t>
            </w:r>
          </w:p>
        </w:tc>
      </w:tr>
      <w:tr w:rsidR="004F1EB1" w:rsidRPr="00A75C05" w:rsidTr="000C144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F1EB1" w:rsidRPr="000C144F" w:rsidRDefault="004F1EB1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F1EB1" w:rsidRPr="000C144F" w:rsidRDefault="008F3109" w:rsidP="009A3848">
            <w:pPr>
              <w:snapToGrid w:val="0"/>
              <w:spacing w:after="0" w:line="240" w:lineRule="auto"/>
            </w:pPr>
            <w:hyperlink r:id="rId36" w:history="1">
              <w:r w:rsidR="004F1EB1" w:rsidRPr="000C144F">
                <w:rPr>
                  <w:rStyle w:val="Hyperlink"/>
                  <w:rFonts w:cs="Arial"/>
                  <w:color w:val="auto"/>
                </w:rPr>
                <w:t>S1-183375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F1EB1" w:rsidRPr="000C144F" w:rsidRDefault="004F1EB1" w:rsidP="009A3848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F1EB1" w:rsidRPr="000C144F" w:rsidRDefault="004F1EB1" w:rsidP="009A3848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CR22.261v16.5.0: Update of 5GLAN – Discovery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F1EB1" w:rsidRPr="000C144F" w:rsidRDefault="000C144F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Revised to S1-183388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F1EB1" w:rsidRPr="000C144F" w:rsidRDefault="004F1EB1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C144F">
              <w:rPr>
                <w:i/>
                <w:noProof/>
              </w:rPr>
              <w:t>5GLAN</w:t>
            </w: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 Rel-16 CR0</w:t>
            </w:r>
            <w:r w:rsidRPr="000C14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3</w:t>
            </w: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>39R- Cat C</w:t>
            </w:r>
          </w:p>
          <w:p w:rsidR="004F1EB1" w:rsidRPr="000C144F" w:rsidRDefault="004F1EB1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Clauses affected 6.26.2.6</w:t>
            </w:r>
          </w:p>
          <w:p w:rsidR="004F1EB1" w:rsidRPr="000C144F" w:rsidRDefault="004F1EB1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 CR number</w:t>
            </w:r>
          </w:p>
          <w:p w:rsidR="004F1EB1" w:rsidRPr="000C144F" w:rsidRDefault="004F1EB1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>Revision of S1-183201.</w:t>
            </w:r>
          </w:p>
          <w:p w:rsidR="004F1EB1" w:rsidRPr="000C144F" w:rsidRDefault="004F1EB1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szCs w:val="18"/>
                <w:lang w:eastAsia="ar-SA"/>
              </w:rPr>
              <w:t>Revision of S1-183267.</w:t>
            </w:r>
          </w:p>
        </w:tc>
      </w:tr>
      <w:tr w:rsidR="000C144F" w:rsidRPr="00A75C05" w:rsidTr="000C144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8F3109" w:rsidP="009A3848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0C144F" w:rsidRPr="000C144F">
                <w:rPr>
                  <w:rStyle w:val="Hyperlink"/>
                  <w:rFonts w:cs="Arial"/>
                  <w:color w:val="auto"/>
                </w:rPr>
                <w:t>S1-183388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9A3848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9A3848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CR22.261v16.5.0: Update of 5GLAN – Discovery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C144F">
              <w:rPr>
                <w:i/>
                <w:noProof/>
              </w:rPr>
              <w:t>5GLAN</w:t>
            </w: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 Rel-16 CR0</w:t>
            </w:r>
            <w:r w:rsidRPr="000C14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3</w:t>
            </w: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>39R- Cat C</w:t>
            </w:r>
          </w:p>
          <w:p w:rsidR="000C144F" w:rsidRPr="000C144F" w:rsidRDefault="000C144F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Clauses affected 6.26.2.6</w:t>
            </w:r>
          </w:p>
          <w:p w:rsidR="000C144F" w:rsidRPr="000C144F" w:rsidRDefault="000C144F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 CR number</w:t>
            </w:r>
          </w:p>
          <w:p w:rsidR="000C144F" w:rsidRPr="000C144F" w:rsidRDefault="000C144F" w:rsidP="009A384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>Revision of S1-183201.</w:t>
            </w:r>
          </w:p>
          <w:p w:rsidR="000C144F" w:rsidRPr="000C144F" w:rsidRDefault="000C144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>Revision of S1-183267.</w:t>
            </w:r>
          </w:p>
          <w:p w:rsidR="000C144F" w:rsidRDefault="000C144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szCs w:val="18"/>
                <w:lang w:eastAsia="ar-SA"/>
              </w:rPr>
              <w:t>Revision of S1-183375.</w:t>
            </w:r>
          </w:p>
          <w:p w:rsidR="000C144F" w:rsidRPr="000C144F" w:rsidRDefault="000C144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C144F" w:rsidRDefault="000C144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C144F" w:rsidRPr="000C144F" w:rsidRDefault="000C144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C144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8B3DE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4F1EB1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1EB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4F1EB1" w:rsidRDefault="008F3109" w:rsidP="009A3848">
            <w:pPr>
              <w:snapToGrid w:val="0"/>
              <w:spacing w:after="0" w:line="240" w:lineRule="auto"/>
            </w:pPr>
            <w:hyperlink r:id="rId38" w:history="1">
              <w:r w:rsidR="00693E0A" w:rsidRPr="004F1EB1">
                <w:rPr>
                  <w:rStyle w:val="Hyperlink"/>
                  <w:rFonts w:cs="Arial"/>
                  <w:color w:val="auto"/>
                </w:rPr>
                <w:t>S1-183202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4F1EB1" w:rsidRDefault="00693E0A" w:rsidP="009A3848">
            <w:pPr>
              <w:snapToGrid w:val="0"/>
              <w:spacing w:after="0" w:line="240" w:lineRule="auto"/>
            </w:pPr>
            <w:r w:rsidRPr="004F1EB1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4F1EB1" w:rsidRDefault="00693E0A" w:rsidP="009A3848">
            <w:pPr>
              <w:snapToGrid w:val="0"/>
              <w:spacing w:after="0" w:line="240" w:lineRule="auto"/>
            </w:pPr>
            <w:r w:rsidRPr="004F1EB1">
              <w:rPr>
                <w:noProof/>
              </w:rPr>
              <w:t>CR22.261v16.5.0: Update of 5GLAN – Indirect Communication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4F1EB1" w:rsidRDefault="004F1EB1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1EB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1EB1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1EB1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4F1EB1">
              <w:rPr>
                <w:noProof/>
              </w:rPr>
              <w:t>5GLAN</w:t>
            </w:r>
            <w:r w:rsidRPr="004F1EB1">
              <w:rPr>
                <w:rFonts w:eastAsia="Arial Unicode MS" w:cs="Arial"/>
                <w:szCs w:val="18"/>
                <w:lang w:eastAsia="ar-SA"/>
              </w:rPr>
              <w:t xml:space="preserve"> Rel-16 CR0340R- Cat C</w:t>
            </w:r>
          </w:p>
          <w:p w:rsidR="004F1EB1" w:rsidRPr="004F1EB1" w:rsidRDefault="004F1EB1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F1EB1" w:rsidRDefault="004F1EB1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93E0A" w:rsidRPr="004F1EB1" w:rsidRDefault="004F1EB1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F1EB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8B3DE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8F3109" w:rsidP="009A3848">
            <w:pPr>
              <w:snapToGrid w:val="0"/>
              <w:spacing w:after="0" w:line="240" w:lineRule="auto"/>
            </w:pPr>
            <w:hyperlink r:id="rId39" w:history="1">
              <w:r w:rsidR="00693E0A" w:rsidRPr="008B3DEE">
                <w:rPr>
                  <w:rStyle w:val="Hyperlink"/>
                  <w:rFonts w:cs="Arial"/>
                  <w:color w:val="auto"/>
                </w:rPr>
                <w:t>S1-183203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napToGrid w:val="0"/>
              <w:spacing w:after="0" w:line="240" w:lineRule="auto"/>
            </w:pPr>
            <w:r w:rsidRPr="008B3DEE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napToGrid w:val="0"/>
              <w:spacing w:after="0" w:line="240" w:lineRule="auto"/>
            </w:pPr>
            <w:r w:rsidRPr="008B3DEE">
              <w:rPr>
                <w:noProof/>
              </w:rPr>
              <w:t xml:space="preserve">CR22.261v16.5.0: Update of 5GLAN – </w:t>
            </w:r>
            <w:r w:rsidRPr="008B3DEE">
              <w:t>Service exposure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8B3DE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EE">
              <w:rPr>
                <w:rFonts w:eastAsia="Times New Roman" w:cs="Arial"/>
                <w:szCs w:val="18"/>
                <w:lang w:eastAsia="ar-SA"/>
              </w:rPr>
              <w:t>Revised to S1-183376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B3DEE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B3DEE">
              <w:rPr>
                <w:noProof/>
              </w:rPr>
              <w:t>5GLAN</w:t>
            </w:r>
            <w:r w:rsidRPr="008B3DEE">
              <w:rPr>
                <w:rFonts w:eastAsia="Arial Unicode MS" w:cs="Arial"/>
                <w:szCs w:val="18"/>
                <w:lang w:eastAsia="ar-SA"/>
              </w:rPr>
              <w:t xml:space="preserve"> Rel-16 CR0341R- Cat C</w:t>
            </w:r>
          </w:p>
        </w:tc>
      </w:tr>
      <w:tr w:rsidR="008B3DEE" w:rsidRPr="00A75C05" w:rsidTr="008B3DE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3DEE" w:rsidRPr="008B3DEE" w:rsidRDefault="008B3DE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3DEE" w:rsidRPr="008B3DEE" w:rsidRDefault="008F3109" w:rsidP="009A3848">
            <w:pPr>
              <w:snapToGrid w:val="0"/>
              <w:spacing w:after="0" w:line="240" w:lineRule="auto"/>
            </w:pPr>
            <w:hyperlink r:id="rId40" w:history="1">
              <w:r w:rsidR="008B3DEE" w:rsidRPr="008B3DEE">
                <w:rPr>
                  <w:rStyle w:val="Hyperlink"/>
                  <w:rFonts w:cs="Arial"/>
                  <w:color w:val="auto"/>
                </w:rPr>
                <w:t>S1-183376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3DEE" w:rsidRPr="008B3DEE" w:rsidRDefault="008B3DEE" w:rsidP="009A3848">
            <w:pPr>
              <w:snapToGrid w:val="0"/>
              <w:spacing w:after="0" w:line="240" w:lineRule="auto"/>
              <w:rPr>
                <w:noProof/>
              </w:rPr>
            </w:pPr>
            <w:r w:rsidRPr="008B3DEE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3DEE" w:rsidRPr="008B3DEE" w:rsidRDefault="008B3DEE" w:rsidP="009A3848">
            <w:pPr>
              <w:snapToGrid w:val="0"/>
              <w:spacing w:after="0" w:line="240" w:lineRule="auto"/>
              <w:rPr>
                <w:noProof/>
              </w:rPr>
            </w:pPr>
            <w:r w:rsidRPr="008B3DEE">
              <w:rPr>
                <w:noProof/>
              </w:rPr>
              <w:t>CR22.261v16.5.0: Update of 5GLAN – Service exposure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3DEE" w:rsidRPr="008B3DEE" w:rsidRDefault="008B3DE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E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3DEE" w:rsidRPr="008B3DEE" w:rsidRDefault="008B3DE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B3DEE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8B3DEE">
              <w:rPr>
                <w:i/>
                <w:noProof/>
              </w:rPr>
              <w:t>5GLAN</w:t>
            </w:r>
            <w:r w:rsidRPr="008B3DEE">
              <w:rPr>
                <w:rFonts w:eastAsia="Arial Unicode MS" w:cs="Arial"/>
                <w:i/>
                <w:szCs w:val="18"/>
                <w:lang w:eastAsia="ar-SA"/>
              </w:rPr>
              <w:t xml:space="preserve"> Rel-16 CR0341R- Cat C</w:t>
            </w:r>
          </w:p>
          <w:p w:rsidR="008B3DEE" w:rsidRDefault="008B3DE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B3DEE">
              <w:rPr>
                <w:rFonts w:eastAsia="Arial Unicode MS" w:cs="Arial"/>
                <w:szCs w:val="18"/>
                <w:lang w:eastAsia="ar-SA"/>
              </w:rPr>
              <w:t>Revision of S1-183203.</w:t>
            </w:r>
          </w:p>
          <w:p w:rsidR="008B3DEE" w:rsidRPr="008B3DEE" w:rsidRDefault="008B3DE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B3DEE" w:rsidRDefault="008B3DE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B3DEE" w:rsidRPr="008B3DEE" w:rsidRDefault="008B3DE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N</w:t>
            </w:r>
            <w:r w:rsidRPr="008B3DE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0C144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EE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8F3109" w:rsidP="009A3848">
            <w:pPr>
              <w:snapToGrid w:val="0"/>
              <w:spacing w:after="0" w:line="240" w:lineRule="auto"/>
            </w:pPr>
            <w:hyperlink r:id="rId41" w:history="1">
              <w:r w:rsidR="00693E0A" w:rsidRPr="008B3DEE">
                <w:rPr>
                  <w:rStyle w:val="Hyperlink"/>
                  <w:rFonts w:cs="Arial"/>
                  <w:color w:val="auto"/>
                </w:rPr>
                <w:t>S1-183204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napToGrid w:val="0"/>
              <w:spacing w:after="0" w:line="240" w:lineRule="auto"/>
            </w:pPr>
            <w:r w:rsidRPr="008B3DEE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napToGrid w:val="0"/>
              <w:spacing w:after="0" w:line="240" w:lineRule="auto"/>
            </w:pPr>
            <w:r w:rsidRPr="008B3DEE">
              <w:rPr>
                <w:noProof/>
              </w:rPr>
              <w:t>CR22.261v16.5.0: Update of 5GLAN – Security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8B3DE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DEE">
              <w:rPr>
                <w:rFonts w:eastAsia="Times New Roman" w:cs="Arial"/>
                <w:szCs w:val="18"/>
                <w:lang w:eastAsia="ar-SA"/>
              </w:rPr>
              <w:t>Revised to S1-183377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B3DEE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B3DEE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B3DEE">
              <w:rPr>
                <w:noProof/>
              </w:rPr>
              <w:t>5GLAN</w:t>
            </w:r>
            <w:r w:rsidRPr="008B3DEE">
              <w:rPr>
                <w:rFonts w:eastAsia="Arial Unicode MS" w:cs="Arial"/>
                <w:szCs w:val="18"/>
                <w:lang w:eastAsia="ar-SA"/>
              </w:rPr>
              <w:t xml:space="preserve"> Rel-16 CR0342R- Cat C</w:t>
            </w:r>
          </w:p>
        </w:tc>
      </w:tr>
      <w:tr w:rsidR="008B3DEE" w:rsidRPr="00A75C05" w:rsidTr="000C144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3DEE" w:rsidRPr="000C144F" w:rsidRDefault="008B3DEE" w:rsidP="004D23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3DEE" w:rsidRPr="000C144F" w:rsidRDefault="008F3109" w:rsidP="004D23F5">
            <w:pPr>
              <w:snapToGrid w:val="0"/>
              <w:spacing w:after="0" w:line="240" w:lineRule="auto"/>
            </w:pPr>
            <w:hyperlink r:id="rId42" w:history="1">
              <w:r w:rsidR="008B3DEE" w:rsidRPr="000C144F">
                <w:rPr>
                  <w:rStyle w:val="Hyperlink"/>
                  <w:rFonts w:cs="Arial"/>
                  <w:color w:val="auto"/>
                </w:rPr>
                <w:t>S1-183377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3DEE" w:rsidRPr="000C144F" w:rsidRDefault="008B3DEE" w:rsidP="004D23F5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3DEE" w:rsidRPr="000C144F" w:rsidRDefault="008B3DEE" w:rsidP="004D23F5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CR22.261v16.5.0: Update of 5GLAN – Security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3DEE" w:rsidRPr="000C144F" w:rsidRDefault="000C144F" w:rsidP="004D23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Revised to S1-183389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3DEE" w:rsidRPr="000C144F" w:rsidRDefault="008B3DEE" w:rsidP="004D23F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C144F">
              <w:rPr>
                <w:i/>
                <w:noProof/>
              </w:rPr>
              <w:t>5GLAN</w:t>
            </w: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 Rel-16 CR0342R- Cat C</w:t>
            </w:r>
          </w:p>
          <w:p w:rsidR="008B3DEE" w:rsidRPr="000C144F" w:rsidRDefault="008B3DEE" w:rsidP="004D23F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szCs w:val="18"/>
                <w:lang w:eastAsia="ar-SA"/>
              </w:rPr>
              <w:t>Revision of S1-183204.</w:t>
            </w:r>
          </w:p>
        </w:tc>
      </w:tr>
      <w:tr w:rsidR="000C144F" w:rsidRPr="00A75C05" w:rsidTr="000C144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4D23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8F3109" w:rsidP="004D23F5">
            <w:pPr>
              <w:snapToGrid w:val="0"/>
              <w:spacing w:after="0" w:line="240" w:lineRule="auto"/>
              <w:rPr>
                <w:rFonts w:cs="Arial"/>
              </w:rPr>
            </w:pPr>
            <w:hyperlink r:id="rId43" w:history="1">
              <w:r w:rsidR="000C144F" w:rsidRPr="000C144F">
                <w:rPr>
                  <w:rStyle w:val="Hyperlink"/>
                  <w:rFonts w:cs="Arial"/>
                  <w:color w:val="auto"/>
                </w:rPr>
                <w:t>S1-183389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4D23F5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4D23F5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CR22.261v16.5.0: Update of 5GLAN – Security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4D23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144F" w:rsidRPr="000C144F" w:rsidRDefault="000C144F" w:rsidP="004D23F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C144F">
              <w:rPr>
                <w:i/>
                <w:noProof/>
              </w:rPr>
              <w:t>5GLAN</w:t>
            </w: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 Rel-16 CR0342R- Cat C</w:t>
            </w:r>
          </w:p>
          <w:p w:rsidR="000C144F" w:rsidRPr="000C144F" w:rsidRDefault="000C144F" w:rsidP="004D23F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>Revision of S1-183204.</w:t>
            </w:r>
          </w:p>
          <w:p w:rsidR="000C144F" w:rsidRDefault="000C144F" w:rsidP="004D23F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szCs w:val="18"/>
                <w:lang w:eastAsia="ar-SA"/>
              </w:rPr>
              <w:t>Revision of S1-183377.</w:t>
            </w:r>
          </w:p>
          <w:p w:rsidR="000C144F" w:rsidRPr="000C144F" w:rsidRDefault="000C144F" w:rsidP="004D23F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C144F" w:rsidRDefault="000C144F" w:rsidP="004D23F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C144F" w:rsidRPr="000C144F" w:rsidRDefault="000C144F" w:rsidP="004D23F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C144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B3DEE" w:rsidRPr="00A75C05" w:rsidTr="000C144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B3DEE" w:rsidRPr="000C144F" w:rsidRDefault="008B3DE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B3DEE" w:rsidRPr="000C144F" w:rsidRDefault="008B3DEE" w:rsidP="009A3848">
            <w:pPr>
              <w:snapToGrid w:val="0"/>
              <w:spacing w:after="0" w:line="240" w:lineRule="auto"/>
            </w:pPr>
            <w:r w:rsidRPr="000C144F">
              <w:rPr>
                <w:rFonts w:cs="Arial"/>
              </w:rPr>
              <w:t>S1-183378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B3DEE" w:rsidRPr="000C144F" w:rsidRDefault="008B3DEE" w:rsidP="009A3848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B3DEE" w:rsidRPr="000C144F" w:rsidRDefault="008B3DEE" w:rsidP="008B3DEE">
            <w:pPr>
              <w:snapToGrid w:val="0"/>
              <w:spacing w:after="0" w:line="240" w:lineRule="auto"/>
              <w:rPr>
                <w:noProof/>
              </w:rPr>
            </w:pPr>
            <w:r w:rsidRPr="000C144F">
              <w:rPr>
                <w:noProof/>
              </w:rPr>
              <w:t>CR22.261v16.5.0: Editorial clean-up of 5GLAN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B3DEE" w:rsidRPr="000C144F" w:rsidRDefault="000C144F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44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B3DEE" w:rsidRPr="000C144F" w:rsidRDefault="008B3DE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C144F">
              <w:rPr>
                <w:i/>
                <w:noProof/>
              </w:rPr>
              <w:t>5GLAN</w:t>
            </w:r>
            <w:r w:rsidRPr="000C144F">
              <w:rPr>
                <w:rFonts w:eastAsia="Arial Unicode MS" w:cs="Arial"/>
                <w:i/>
                <w:szCs w:val="18"/>
                <w:lang w:eastAsia="ar-SA"/>
              </w:rPr>
              <w:t xml:space="preserve"> Rel-16 CR0342R- Cat C</w:t>
            </w:r>
          </w:p>
          <w:p w:rsidR="008B3DEE" w:rsidRPr="000C144F" w:rsidRDefault="008B3DE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144F">
              <w:rPr>
                <w:rFonts w:eastAsia="Arial Unicode MS" w:cs="Arial"/>
                <w:szCs w:val="18"/>
                <w:lang w:eastAsia="ar-SA"/>
              </w:rPr>
              <w:t>Revision of S1-183204.</w:t>
            </w:r>
          </w:p>
        </w:tc>
      </w:tr>
      <w:tr w:rsidR="00FE53E4" w:rsidRPr="00A75C05" w:rsidTr="009A384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53E4" w:rsidRPr="009A3848" w:rsidRDefault="00FE53E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38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53E4" w:rsidRPr="009A3848" w:rsidRDefault="008F3109" w:rsidP="009A3848">
            <w:pPr>
              <w:snapToGrid w:val="0"/>
              <w:spacing w:after="0" w:line="240" w:lineRule="auto"/>
            </w:pPr>
            <w:hyperlink r:id="rId44" w:history="1">
              <w:r w:rsidR="00FE53E4" w:rsidRPr="009A3848">
                <w:rPr>
                  <w:rStyle w:val="Hyperlink"/>
                  <w:rFonts w:cs="Arial"/>
                  <w:color w:val="auto"/>
                </w:rPr>
                <w:t>S1-183205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53E4" w:rsidRPr="009A3848" w:rsidRDefault="00FE53E4" w:rsidP="009A3848">
            <w:pPr>
              <w:snapToGrid w:val="0"/>
              <w:spacing w:after="0" w:line="240" w:lineRule="auto"/>
            </w:pPr>
            <w:r w:rsidRPr="009A3848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53E4" w:rsidRPr="009A3848" w:rsidRDefault="00FE53E4" w:rsidP="009A3848">
            <w:pPr>
              <w:snapToGrid w:val="0"/>
              <w:spacing w:after="0" w:line="240" w:lineRule="auto"/>
            </w:pPr>
            <w:r w:rsidRPr="009A3848">
              <w:t>5G LAN- CRs explanation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53E4" w:rsidRPr="009A3848" w:rsidRDefault="009A3848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848">
              <w:rPr>
                <w:rFonts w:eastAsia="Times New Roman" w:cs="Arial"/>
                <w:szCs w:val="18"/>
                <w:highlight w:val="yellow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53E4" w:rsidRPr="009A3848" w:rsidRDefault="00FE53E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9A384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38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FE53E4" w:rsidP="009A3848">
            <w:pPr>
              <w:snapToGrid w:val="0"/>
              <w:spacing w:after="0" w:line="240" w:lineRule="auto"/>
            </w:pPr>
            <w:r w:rsidRPr="009A3848">
              <w:rPr>
                <w:rFonts w:cs="Arial"/>
              </w:rPr>
              <w:t>S1-183367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napToGrid w:val="0"/>
              <w:spacing w:after="0" w:line="240" w:lineRule="auto"/>
            </w:pPr>
            <w:r w:rsidRPr="009A3848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9A3848" w:rsidP="009A3848">
            <w:pPr>
              <w:snapToGrid w:val="0"/>
              <w:spacing w:after="0" w:line="240" w:lineRule="auto"/>
            </w:pPr>
            <w:r w:rsidRPr="009A3848">
              <w:t>Rapporteur’s presentation</w:t>
            </w:r>
            <w:r w:rsidR="007C6149" w:rsidRPr="009A3848">
              <w:t xml:space="preserve"> slide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9A3848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848">
              <w:rPr>
                <w:rFonts w:eastAsia="Times New Roman" w:cs="Arial"/>
                <w:szCs w:val="18"/>
                <w:highlight w:val="yellow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A3848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81C05" w:rsidTr="00380C2C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93E0A" w:rsidRPr="00B81C05" w:rsidRDefault="00693E0A" w:rsidP="009A3848">
            <w:pPr>
              <w:pStyle w:val="Heading3"/>
            </w:pPr>
            <w:r>
              <w:t>5GLAN + FS_REFER + FS_ATRAC drafting session information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197B46" w:rsidRDefault="008F3109" w:rsidP="009A384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693E0A" w:rsidRPr="002E0881">
                <w:rPr>
                  <w:rStyle w:val="Hyperlink"/>
                  <w:rFonts w:cs="Arial"/>
                </w:rPr>
                <w:t>S1-18</w:t>
              </w:r>
            </w:hyperlink>
            <w:r w:rsidR="00693E0A" w:rsidRPr="002E0881">
              <w:rPr>
                <w:rStyle w:val="Hyperlink"/>
                <w:rFonts w:cs="Arial"/>
              </w:rPr>
              <w:t>3321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5GLAN + FS_REFER + FS_ATRAC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197B46" w:rsidRDefault="008F3109" w:rsidP="009A384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6" w:history="1">
              <w:r w:rsidR="00693E0A" w:rsidRPr="002E0881">
                <w:rPr>
                  <w:rStyle w:val="Hyperlink"/>
                  <w:rFonts w:cs="Arial"/>
                </w:rPr>
                <w:t>S1-18</w:t>
              </w:r>
            </w:hyperlink>
            <w:r w:rsidR="00693E0A" w:rsidRPr="002E0881">
              <w:rPr>
                <w:rStyle w:val="Hyperlink"/>
                <w:rFonts w:cs="Arial"/>
              </w:rPr>
              <w:t>3322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5GLAN + FS_REFER + FS_ATRAC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693E0A" w:rsidRPr="00B3496D" w:rsidRDefault="00693E0A" w:rsidP="009A3848">
            <w:pPr>
              <w:pStyle w:val="Heading2"/>
              <w:rPr>
                <w:lang w:val="en-US"/>
              </w:rPr>
            </w:pPr>
            <w:r w:rsidRPr="00801A50">
              <w:t>FS_5G_ATRAC</w:t>
            </w:r>
            <w:r>
              <w:t xml:space="preserve">: </w:t>
            </w:r>
            <w:r w:rsidRPr="00B3496D">
              <w:rPr>
                <w:lang w:val="en-US"/>
              </w:rPr>
              <w:t>Study on Asset Tracking Use Cases</w:t>
            </w:r>
            <w:r>
              <w:rPr>
                <w:lang w:val="en-US"/>
              </w:rPr>
              <w:t xml:space="preserve"> </w:t>
            </w:r>
            <w:r>
              <w:t>[</w:t>
            </w:r>
            <w:r>
              <w:rPr>
                <w:bCs/>
              </w:rPr>
              <w:t>SP-18</w:t>
            </w:r>
            <w:r w:rsidRPr="00B3496D">
              <w:rPr>
                <w:bCs/>
              </w:rPr>
              <w:t>0</w:t>
            </w:r>
            <w:r>
              <w:rPr>
                <w:bCs/>
              </w:rPr>
              <w:t>922</w:t>
            </w:r>
            <w:r w:rsidRPr="00B3496D">
              <w:rPr>
                <w:bCs/>
              </w:rPr>
              <w:t>]</w:t>
            </w:r>
          </w:p>
        </w:tc>
      </w:tr>
      <w:tr w:rsidR="00693E0A" w:rsidRPr="00B04844" w:rsidTr="00177D4D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</w:t>
            </w:r>
            <w:r w:rsidR="00440DBF">
              <w:rPr>
                <w:rFonts w:eastAsia="Arial Unicode MS" w:cs="Arial"/>
                <w:szCs w:val="18"/>
                <w:lang w:val="fr-FR" w:eastAsia="ar-SA"/>
              </w:rPr>
              <w:t>R</w:t>
            </w:r>
            <w:r>
              <w:rPr>
                <w:rFonts w:eastAsia="Arial Unicode MS" w:cs="Arial"/>
                <w:szCs w:val="18"/>
                <w:lang w:val="fr-FR" w:eastAsia="ar-SA"/>
              </w:rPr>
              <w:t>22.836vx.x.x</w:t>
            </w:r>
          </w:p>
          <w:p w:rsidR="00693E0A" w:rsidRPr="00411066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693E0A" w:rsidRPr="004070E3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93E0A" w:rsidRPr="00A75C05" w:rsidTr="00177D4D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177D4D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D4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177D4D" w:rsidRDefault="008F3109" w:rsidP="009A3848">
            <w:pPr>
              <w:snapToGrid w:val="0"/>
              <w:spacing w:after="0" w:line="240" w:lineRule="auto"/>
            </w:pPr>
            <w:hyperlink r:id="rId47" w:history="1">
              <w:r w:rsidR="00693E0A" w:rsidRPr="00177D4D">
                <w:rPr>
                  <w:rStyle w:val="Hyperlink"/>
                  <w:rFonts w:cs="Arial"/>
                  <w:color w:val="auto"/>
                </w:rPr>
                <w:t>S1-183154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177D4D" w:rsidRDefault="00693E0A" w:rsidP="009A3848">
            <w:pPr>
              <w:snapToGrid w:val="0"/>
              <w:spacing w:after="0" w:line="240" w:lineRule="auto"/>
            </w:pPr>
            <w:proofErr w:type="spellStart"/>
            <w:r w:rsidRPr="00177D4D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177D4D" w:rsidRDefault="00693E0A" w:rsidP="009A3848">
            <w:pPr>
              <w:snapToGrid w:val="0"/>
              <w:spacing w:after="0" w:line="240" w:lineRule="auto"/>
            </w:pPr>
            <w:r w:rsidRPr="00177D4D">
              <w:rPr>
                <w:rFonts w:eastAsia="SimSun"/>
                <w:lang w:eastAsia="en-GB"/>
              </w:rPr>
              <w:t>Skeleton for TR 22.836 on Asset Tracking Use Cases (5G_ATRAC)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177D4D" w:rsidRDefault="00177D4D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D4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D4D" w:rsidRDefault="00177D4D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93E0A" w:rsidRPr="00177D4D" w:rsidRDefault="00177D4D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77D4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177D4D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46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8F3109" w:rsidP="009A3848">
            <w:pPr>
              <w:snapToGrid w:val="0"/>
              <w:spacing w:after="0" w:line="240" w:lineRule="auto"/>
            </w:pPr>
            <w:hyperlink r:id="rId48" w:history="1">
              <w:r w:rsidR="00693E0A" w:rsidRPr="00B846D4">
                <w:rPr>
                  <w:rStyle w:val="Hyperlink"/>
                  <w:rFonts w:cs="Arial"/>
                  <w:color w:val="auto"/>
                </w:rPr>
                <w:t>S1-183156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B846D4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846D4">
              <w:rPr>
                <w:rFonts w:eastAsia="SimSun"/>
                <w:lang w:eastAsia="en-GB"/>
              </w:rPr>
              <w:t>TR22.836 Scope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B846D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6D4">
              <w:rPr>
                <w:rFonts w:eastAsia="Times New Roman" w:cs="Arial"/>
                <w:szCs w:val="18"/>
                <w:lang w:eastAsia="ar-SA"/>
              </w:rPr>
              <w:t>Revised to S1-183593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46D4" w:rsidRPr="00A75C05" w:rsidTr="00177D4D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846D4" w:rsidRPr="00177D4D" w:rsidRDefault="00B846D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D4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846D4" w:rsidRPr="00177D4D" w:rsidRDefault="008F3109" w:rsidP="009A3848">
            <w:pPr>
              <w:snapToGrid w:val="0"/>
              <w:spacing w:after="0" w:line="240" w:lineRule="auto"/>
            </w:pPr>
            <w:hyperlink r:id="rId49" w:history="1">
              <w:r w:rsidR="00B846D4" w:rsidRPr="00177D4D">
                <w:rPr>
                  <w:rStyle w:val="Hyperlink"/>
                  <w:rFonts w:cs="Arial"/>
                  <w:color w:val="auto"/>
                </w:rPr>
                <w:t>S1-183593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846D4" w:rsidRPr="00177D4D" w:rsidRDefault="00B846D4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177D4D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846D4" w:rsidRPr="00177D4D" w:rsidRDefault="00B846D4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177D4D">
              <w:rPr>
                <w:rFonts w:eastAsia="SimSun"/>
                <w:lang w:eastAsia="en-GB"/>
              </w:rPr>
              <w:t>TR22.836 Scope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846D4" w:rsidRPr="00177D4D" w:rsidRDefault="00177D4D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D4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D4D" w:rsidRDefault="00B846D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7D4D">
              <w:rPr>
                <w:rFonts w:eastAsia="Arial Unicode MS" w:cs="Arial"/>
                <w:szCs w:val="18"/>
                <w:lang w:eastAsia="ar-SA"/>
              </w:rPr>
              <w:t>Revision of S1-183156.</w:t>
            </w:r>
          </w:p>
          <w:p w:rsidR="00177D4D" w:rsidRPr="00177D4D" w:rsidRDefault="00177D4D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77D4D" w:rsidRDefault="00177D4D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846D4" w:rsidRPr="00177D4D" w:rsidRDefault="00177D4D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77D4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525AA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177D4D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D4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177D4D" w:rsidRDefault="008F3109" w:rsidP="009A3848">
            <w:pPr>
              <w:snapToGrid w:val="0"/>
              <w:spacing w:after="0" w:line="240" w:lineRule="auto"/>
            </w:pPr>
            <w:hyperlink r:id="rId50" w:history="1">
              <w:r w:rsidR="00693E0A" w:rsidRPr="00177D4D">
                <w:rPr>
                  <w:rStyle w:val="Hyperlink"/>
                  <w:rFonts w:cs="Arial"/>
                  <w:color w:val="auto"/>
                </w:rPr>
                <w:t>S1-183246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177D4D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177D4D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177D4D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177D4D">
              <w:rPr>
                <w:rFonts w:eastAsia="SimSun"/>
                <w:lang w:eastAsia="en-GB"/>
              </w:rPr>
              <w:t xml:space="preserve">Overview section for </w:t>
            </w:r>
            <w:r w:rsidRPr="00177D4D">
              <w:rPr>
                <w:rFonts w:cs="Arial"/>
              </w:rPr>
              <w:t>TR 22.836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177D4D" w:rsidRDefault="00177D4D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D4D">
              <w:rPr>
                <w:rFonts w:eastAsia="Times New Roman" w:cs="Arial"/>
                <w:szCs w:val="18"/>
                <w:lang w:eastAsia="ar-SA"/>
              </w:rPr>
              <w:t>Revised to S1-183378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177D4D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7D4D" w:rsidRPr="00A75C05" w:rsidTr="00525AAF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D4D" w:rsidRPr="00525AAF" w:rsidRDefault="00177D4D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5AA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D4D" w:rsidRPr="00525AAF" w:rsidRDefault="008F3109" w:rsidP="009A3848">
            <w:pPr>
              <w:snapToGrid w:val="0"/>
              <w:spacing w:after="0" w:line="240" w:lineRule="auto"/>
            </w:pPr>
            <w:hyperlink r:id="rId51" w:history="1">
              <w:r w:rsidR="00177D4D" w:rsidRPr="00525AAF">
                <w:rPr>
                  <w:rStyle w:val="Hyperlink"/>
                  <w:rFonts w:cs="Arial"/>
                  <w:color w:val="auto"/>
                </w:rPr>
                <w:t>S1-183378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D4D" w:rsidRPr="00525AAF" w:rsidRDefault="00177D4D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525AAF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D4D" w:rsidRPr="00525AAF" w:rsidRDefault="00177D4D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25AAF">
              <w:rPr>
                <w:rFonts w:eastAsia="SimSun"/>
                <w:lang w:eastAsia="en-GB"/>
              </w:rPr>
              <w:t>Overview section for TR 22.836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D4D" w:rsidRPr="00525AAF" w:rsidRDefault="00525AAF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AA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25AAF" w:rsidRDefault="00177D4D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5AAF">
              <w:rPr>
                <w:rFonts w:eastAsia="Arial Unicode MS" w:cs="Arial"/>
                <w:szCs w:val="18"/>
                <w:lang w:eastAsia="ar-SA"/>
              </w:rPr>
              <w:t>Revision of S1-183246.</w:t>
            </w:r>
          </w:p>
          <w:p w:rsidR="00525AAF" w:rsidRPr="00525AAF" w:rsidRDefault="00525AA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25AAF" w:rsidRDefault="00525AA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77D4D" w:rsidRPr="00525AAF" w:rsidRDefault="00525AA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25AA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D3166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46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8F3109" w:rsidP="009A3848">
            <w:pPr>
              <w:snapToGrid w:val="0"/>
              <w:spacing w:after="0" w:line="240" w:lineRule="auto"/>
            </w:pPr>
            <w:hyperlink r:id="rId52" w:history="1">
              <w:r w:rsidR="00693E0A" w:rsidRPr="00B846D4">
                <w:rPr>
                  <w:rStyle w:val="Hyperlink"/>
                  <w:rFonts w:cs="Arial"/>
                  <w:color w:val="auto"/>
                </w:rPr>
                <w:t>S1-183159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B846D4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846D4">
              <w:rPr>
                <w:rFonts w:eastAsia="SimSun"/>
                <w:lang w:eastAsia="en-GB"/>
              </w:rPr>
              <w:t>Use Case on Container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B846D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6D4">
              <w:rPr>
                <w:rFonts w:eastAsia="Times New Roman" w:cs="Arial"/>
                <w:szCs w:val="18"/>
                <w:lang w:eastAsia="ar-SA"/>
              </w:rPr>
              <w:t>Revised to S1-183594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46D4" w:rsidRPr="00A75C05" w:rsidTr="00D3166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D31665" w:rsidRDefault="00B846D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316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D31665" w:rsidRDefault="008F3109" w:rsidP="009A3848">
            <w:pPr>
              <w:snapToGrid w:val="0"/>
              <w:spacing w:after="0" w:line="240" w:lineRule="auto"/>
            </w:pPr>
            <w:hyperlink r:id="rId53" w:history="1">
              <w:r w:rsidR="00B846D4" w:rsidRPr="00D31665">
                <w:rPr>
                  <w:rStyle w:val="Hyperlink"/>
                  <w:rFonts w:cs="Arial"/>
                  <w:color w:val="auto"/>
                </w:rPr>
                <w:t>S1-183594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D31665" w:rsidRDefault="00B846D4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D31665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D31665" w:rsidRDefault="00B846D4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31665">
              <w:rPr>
                <w:rFonts w:eastAsia="SimSun"/>
                <w:lang w:eastAsia="en-GB"/>
              </w:rPr>
              <w:t>Use Case on Container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D31665" w:rsidRDefault="00D31665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665">
              <w:rPr>
                <w:rFonts w:eastAsia="Times New Roman" w:cs="Arial"/>
                <w:szCs w:val="18"/>
                <w:lang w:eastAsia="ar-SA"/>
              </w:rPr>
              <w:t>Revised to S1-183379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D31665" w:rsidRDefault="00B846D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1665">
              <w:rPr>
                <w:rFonts w:eastAsia="Arial Unicode MS" w:cs="Arial"/>
                <w:szCs w:val="18"/>
                <w:lang w:eastAsia="ar-SA"/>
              </w:rPr>
              <w:t>Revision of S1-183159.</w:t>
            </w:r>
          </w:p>
        </w:tc>
      </w:tr>
      <w:tr w:rsidR="00D31665" w:rsidRPr="00A75C05" w:rsidTr="00D3166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665" w:rsidRPr="00D31665" w:rsidRDefault="00D31665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316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665" w:rsidRPr="00D31665" w:rsidRDefault="008F3109" w:rsidP="009A3848">
            <w:pPr>
              <w:snapToGrid w:val="0"/>
              <w:spacing w:after="0" w:line="240" w:lineRule="auto"/>
            </w:pPr>
            <w:hyperlink r:id="rId54" w:history="1">
              <w:r w:rsidR="00D31665" w:rsidRPr="00D31665">
                <w:rPr>
                  <w:rStyle w:val="Hyperlink"/>
                  <w:rFonts w:cs="Arial"/>
                  <w:color w:val="auto"/>
                </w:rPr>
                <w:t>S1-183379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665" w:rsidRPr="00D31665" w:rsidRDefault="00D31665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D31665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665" w:rsidRPr="00D31665" w:rsidRDefault="00D31665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31665">
              <w:rPr>
                <w:rFonts w:eastAsia="SimSun"/>
                <w:lang w:eastAsia="en-GB"/>
              </w:rPr>
              <w:t>Use Case on Container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665" w:rsidRPr="00D31665" w:rsidRDefault="00D31665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665" w:rsidRDefault="00D31665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1665">
              <w:rPr>
                <w:rFonts w:eastAsia="Arial Unicode MS" w:cs="Arial"/>
                <w:i/>
                <w:szCs w:val="18"/>
                <w:lang w:eastAsia="ar-SA"/>
              </w:rPr>
              <w:t>Revision of S1-183159.</w:t>
            </w:r>
          </w:p>
          <w:p w:rsidR="00D31665" w:rsidRPr="00D31665" w:rsidRDefault="00D31665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1665">
              <w:rPr>
                <w:rFonts w:eastAsia="Arial Unicode MS" w:cs="Arial"/>
                <w:szCs w:val="18"/>
                <w:lang w:eastAsia="ar-SA"/>
              </w:rPr>
              <w:t>Revision of S1-183594.</w:t>
            </w:r>
          </w:p>
        </w:tc>
      </w:tr>
      <w:tr w:rsidR="00693E0A" w:rsidRPr="00A75C05" w:rsidTr="002A25C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46D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8F3109" w:rsidP="009A3848">
            <w:pPr>
              <w:snapToGrid w:val="0"/>
              <w:spacing w:after="0" w:line="240" w:lineRule="auto"/>
            </w:pPr>
            <w:hyperlink r:id="rId55" w:history="1">
              <w:r w:rsidR="00693E0A" w:rsidRPr="00B846D4">
                <w:rPr>
                  <w:rStyle w:val="Hyperlink"/>
                  <w:rFonts w:cs="Arial"/>
                  <w:color w:val="auto"/>
                </w:rPr>
                <w:t>S1-183220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B846D4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846D4">
              <w:rPr>
                <w:rFonts w:eastAsia="SimSun"/>
                <w:lang w:eastAsia="en-GB"/>
              </w:rPr>
              <w:t>Use Case on Wagon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B846D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6D4">
              <w:rPr>
                <w:rFonts w:eastAsia="Times New Roman" w:cs="Arial"/>
                <w:szCs w:val="18"/>
                <w:lang w:eastAsia="ar-SA"/>
              </w:rPr>
              <w:t>Revised to S1-183595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846D4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46D4" w:rsidRPr="00A75C05" w:rsidTr="002A25C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2A25CE" w:rsidRDefault="00B846D4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25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2A25CE" w:rsidRDefault="008F3109" w:rsidP="009A3848">
            <w:pPr>
              <w:snapToGrid w:val="0"/>
              <w:spacing w:after="0" w:line="240" w:lineRule="auto"/>
            </w:pPr>
            <w:hyperlink r:id="rId56" w:history="1">
              <w:r w:rsidR="00B846D4" w:rsidRPr="002A25CE">
                <w:rPr>
                  <w:rStyle w:val="Hyperlink"/>
                  <w:rFonts w:cs="Arial"/>
                  <w:color w:val="auto"/>
                </w:rPr>
                <w:t>S1-183595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2A25CE" w:rsidRDefault="00B846D4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2A25CE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2A25CE" w:rsidRDefault="00B846D4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A25CE">
              <w:rPr>
                <w:rFonts w:eastAsia="SimSun"/>
                <w:lang w:eastAsia="en-GB"/>
              </w:rPr>
              <w:t>Use Case on Wagon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2A25CE" w:rsidRDefault="002A25C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5CE">
              <w:rPr>
                <w:rFonts w:eastAsia="Times New Roman" w:cs="Arial"/>
                <w:szCs w:val="18"/>
                <w:lang w:eastAsia="ar-SA"/>
              </w:rPr>
              <w:t>Revised to S1-183380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46D4" w:rsidRPr="002A25CE" w:rsidRDefault="00B846D4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25CE">
              <w:rPr>
                <w:rFonts w:eastAsia="Arial Unicode MS" w:cs="Arial"/>
                <w:szCs w:val="18"/>
                <w:lang w:eastAsia="ar-SA"/>
              </w:rPr>
              <w:t>Revision of S1-183220.</w:t>
            </w:r>
          </w:p>
        </w:tc>
      </w:tr>
      <w:tr w:rsidR="002A25CE" w:rsidRPr="00A75C05" w:rsidTr="002A25C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CE" w:rsidRPr="002A25CE" w:rsidRDefault="002A25C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25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CE" w:rsidRPr="002A25CE" w:rsidRDefault="008F3109" w:rsidP="009A3848">
            <w:pPr>
              <w:snapToGrid w:val="0"/>
              <w:spacing w:after="0" w:line="240" w:lineRule="auto"/>
            </w:pPr>
            <w:hyperlink r:id="rId57" w:history="1">
              <w:r w:rsidR="002A25CE" w:rsidRPr="002A25CE">
                <w:rPr>
                  <w:rStyle w:val="Hyperlink"/>
                  <w:rFonts w:cs="Arial"/>
                  <w:color w:val="auto"/>
                </w:rPr>
                <w:t>S1-183380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CE" w:rsidRPr="002A25CE" w:rsidRDefault="002A25CE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2A25CE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CE" w:rsidRPr="002A25CE" w:rsidRDefault="002A25CE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A25CE">
              <w:rPr>
                <w:rFonts w:eastAsia="SimSun"/>
                <w:lang w:eastAsia="en-GB"/>
              </w:rPr>
              <w:t>Use Case on Wagon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CE" w:rsidRPr="002A25CE" w:rsidRDefault="002A25CE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CE" w:rsidRDefault="002A25C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25CE">
              <w:rPr>
                <w:rFonts w:eastAsia="Arial Unicode MS" w:cs="Arial"/>
                <w:i/>
                <w:szCs w:val="18"/>
                <w:lang w:eastAsia="ar-SA"/>
              </w:rPr>
              <w:t>Revision of S1-183220.</w:t>
            </w:r>
          </w:p>
          <w:p w:rsidR="002A25CE" w:rsidRPr="002A25CE" w:rsidRDefault="002A25CE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25CE">
              <w:rPr>
                <w:rFonts w:eastAsia="Arial Unicode MS" w:cs="Arial"/>
                <w:szCs w:val="18"/>
                <w:lang w:eastAsia="ar-SA"/>
              </w:rPr>
              <w:t>Revision of S1-183595.</w:t>
            </w:r>
          </w:p>
        </w:tc>
      </w:tr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693E0A" w:rsidRPr="009504CA" w:rsidRDefault="00693E0A" w:rsidP="009A3848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REFEC: </w:t>
            </w:r>
            <w:r w:rsidRPr="00B3496D">
              <w:rPr>
                <w:lang w:val="en-US"/>
              </w:rPr>
              <w:t xml:space="preserve">Study on enhanced Relays for Energy </w:t>
            </w:r>
            <w:proofErr w:type="spellStart"/>
            <w:r w:rsidRPr="00B3496D">
              <w:rPr>
                <w:lang w:val="en-US"/>
              </w:rPr>
              <w:t>eFficiency</w:t>
            </w:r>
            <w:proofErr w:type="spellEnd"/>
            <w:r w:rsidRPr="00B3496D">
              <w:rPr>
                <w:lang w:val="en-US"/>
              </w:rPr>
              <w:t xml:space="preserve"> and Extensive Coverage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SP-180785</w:t>
            </w:r>
            <w:r w:rsidRPr="009504CA">
              <w:rPr>
                <w:bCs/>
              </w:rPr>
              <w:t>]</w:t>
            </w:r>
          </w:p>
        </w:tc>
      </w:tr>
      <w:tr w:rsidR="00693E0A" w:rsidRPr="00B04844" w:rsidTr="0082336C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</w:t>
            </w:r>
            <w:r w:rsidR="00440DBF">
              <w:rPr>
                <w:rFonts w:eastAsia="Arial Unicode MS" w:cs="Arial"/>
                <w:szCs w:val="18"/>
                <w:lang w:val="fr-FR" w:eastAsia="ar-SA"/>
              </w:rPr>
              <w:t>R</w:t>
            </w:r>
            <w:r>
              <w:rPr>
                <w:rFonts w:eastAsia="Arial Unicode MS" w:cs="Arial"/>
                <w:szCs w:val="18"/>
                <w:lang w:val="fr-FR" w:eastAsia="ar-SA"/>
              </w:rPr>
              <w:t>22.866vx.x.x</w:t>
            </w:r>
          </w:p>
          <w:p w:rsidR="00693E0A" w:rsidRPr="00411066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693E0A" w:rsidRPr="004070E3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9A384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93E0A" w:rsidRPr="00A75C05" w:rsidTr="0082336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33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8F3109" w:rsidP="009A3848">
            <w:pPr>
              <w:snapToGrid w:val="0"/>
              <w:spacing w:after="0" w:line="240" w:lineRule="auto"/>
            </w:pPr>
            <w:hyperlink r:id="rId58" w:history="1">
              <w:r w:rsidR="00693E0A" w:rsidRPr="0082336C">
                <w:rPr>
                  <w:rStyle w:val="Hyperlink"/>
                  <w:rFonts w:cs="Arial"/>
                  <w:color w:val="auto"/>
                </w:rPr>
                <w:t>S1-183192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693E0A" w:rsidP="009A3848">
            <w:pPr>
              <w:snapToGrid w:val="0"/>
              <w:spacing w:after="0" w:line="240" w:lineRule="auto"/>
            </w:pPr>
            <w:r w:rsidRPr="0082336C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693E0A" w:rsidP="009A3848">
            <w:pPr>
              <w:snapToGrid w:val="0"/>
              <w:spacing w:after="0" w:line="240" w:lineRule="auto"/>
            </w:pPr>
            <w:r w:rsidRPr="0082336C">
              <w:rPr>
                <w:rFonts w:eastAsia="SimSun"/>
                <w:lang w:eastAsia="en-GB"/>
              </w:rPr>
              <w:t>Skeleton for FS_REFEC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82336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336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2336C" w:rsidRDefault="0082336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93E0A" w:rsidRPr="0082336C" w:rsidRDefault="0082336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82336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82336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33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8F3109" w:rsidP="009A3848">
            <w:pPr>
              <w:snapToGrid w:val="0"/>
              <w:spacing w:after="0" w:line="240" w:lineRule="auto"/>
            </w:pPr>
            <w:hyperlink r:id="rId59" w:history="1">
              <w:r w:rsidR="00693E0A" w:rsidRPr="0082336C">
                <w:rPr>
                  <w:rStyle w:val="Hyperlink"/>
                  <w:rFonts w:cs="Arial"/>
                  <w:color w:val="auto"/>
                </w:rPr>
                <w:t>S1-183193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693E0A" w:rsidP="009A3848">
            <w:pPr>
              <w:snapToGrid w:val="0"/>
              <w:spacing w:after="0" w:line="240" w:lineRule="auto"/>
            </w:pPr>
            <w:r w:rsidRPr="0082336C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693E0A" w:rsidP="009A3848">
            <w:pPr>
              <w:snapToGrid w:val="0"/>
              <w:spacing w:after="0" w:line="240" w:lineRule="auto"/>
            </w:pPr>
            <w:r w:rsidRPr="0082336C">
              <w:rPr>
                <w:rFonts w:eastAsia="SimSun"/>
                <w:lang w:eastAsia="en-GB"/>
              </w:rPr>
              <w:t>Scope section FS_REFEC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E0A" w:rsidRPr="0082336C" w:rsidRDefault="0082336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336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2336C" w:rsidRDefault="0082336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93E0A" w:rsidRPr="0082336C" w:rsidRDefault="0082336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82336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A75C05" w:rsidTr="00D22BD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2336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33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2336C" w:rsidRDefault="008F3109" w:rsidP="009A3848">
            <w:pPr>
              <w:snapToGrid w:val="0"/>
              <w:spacing w:after="0" w:line="240" w:lineRule="auto"/>
            </w:pPr>
            <w:hyperlink r:id="rId60" w:history="1">
              <w:r w:rsidR="00693E0A" w:rsidRPr="0082336C">
                <w:rPr>
                  <w:rStyle w:val="Hyperlink"/>
                  <w:rFonts w:cs="Arial"/>
                  <w:color w:val="auto"/>
                </w:rPr>
                <w:t>S1-183194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2336C" w:rsidRDefault="00693E0A" w:rsidP="009A3848">
            <w:pPr>
              <w:snapToGrid w:val="0"/>
              <w:spacing w:after="0" w:line="240" w:lineRule="auto"/>
            </w:pPr>
            <w:r w:rsidRPr="0082336C"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2336C" w:rsidRDefault="00693E0A" w:rsidP="009A3848">
            <w:pPr>
              <w:snapToGrid w:val="0"/>
              <w:spacing w:after="0" w:line="240" w:lineRule="auto"/>
            </w:pPr>
            <w:r w:rsidRPr="0082336C">
              <w:rPr>
                <w:rFonts w:eastAsia="SimSun"/>
                <w:lang w:eastAsia="en-GB"/>
              </w:rPr>
              <w:t>Overview section FS_REFEC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2336C" w:rsidRDefault="0082336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336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82336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D22BD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D22BD0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2B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D22BD0" w:rsidRDefault="008F3109" w:rsidP="009A3848">
            <w:pPr>
              <w:snapToGrid w:val="0"/>
              <w:spacing w:after="0" w:line="240" w:lineRule="auto"/>
            </w:pPr>
            <w:hyperlink r:id="rId61" w:history="1">
              <w:r w:rsidR="00693E0A" w:rsidRPr="00D22BD0">
                <w:rPr>
                  <w:rStyle w:val="Hyperlink"/>
                  <w:rFonts w:cs="Arial"/>
                  <w:color w:val="auto"/>
                </w:rPr>
                <w:t>S1-183102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D22BD0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22BD0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D22BD0" w:rsidRDefault="00693E0A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bookmarkStart w:id="3" w:name="OLE_LINK1"/>
            <w:r w:rsidRPr="00D22BD0">
              <w:rPr>
                <w:rFonts w:eastAsia="SimSun"/>
                <w:lang w:eastAsia="en-GB"/>
              </w:rPr>
              <w:t xml:space="preserve">TP on </w:t>
            </w:r>
            <w:bookmarkEnd w:id="3"/>
            <w:proofErr w:type="spellStart"/>
            <w:r w:rsidRPr="00D22BD0">
              <w:rPr>
                <w:rFonts w:eastAsia="SimSun"/>
                <w:lang w:eastAsia="en-GB"/>
              </w:rPr>
              <w:t>Multihop</w:t>
            </w:r>
            <w:proofErr w:type="spellEnd"/>
            <w:r w:rsidRPr="00D22BD0">
              <w:rPr>
                <w:rFonts w:eastAsia="SimSun"/>
                <w:lang w:eastAsia="en-GB"/>
              </w:rPr>
              <w:t xml:space="preserve"> Communications in 3GPP 5G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D22BD0" w:rsidRDefault="00D22BD0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2BD0">
              <w:rPr>
                <w:rFonts w:eastAsia="Times New Roman" w:cs="Arial"/>
                <w:szCs w:val="18"/>
                <w:lang w:eastAsia="ar-SA"/>
              </w:rPr>
              <w:t>Revised to S1-183380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D22BD0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2BD0" w:rsidRPr="00A75C05" w:rsidTr="00A267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D0" w:rsidRPr="00D22BD0" w:rsidRDefault="00D22BD0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2B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D0" w:rsidRPr="00D22BD0" w:rsidRDefault="008F3109" w:rsidP="00A2671C">
            <w:pPr>
              <w:snapToGrid w:val="0"/>
              <w:spacing w:after="0" w:line="240" w:lineRule="auto"/>
            </w:pPr>
            <w:hyperlink r:id="rId62" w:history="1">
              <w:r w:rsidR="00D22BD0" w:rsidRPr="00D22BD0">
                <w:rPr>
                  <w:rStyle w:val="Hyperlink"/>
                  <w:rFonts w:cs="Arial"/>
                  <w:color w:val="auto"/>
                </w:rPr>
                <w:t>S1-18338</w:t>
              </w:r>
            </w:hyperlink>
            <w:r w:rsidR="00A2671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D0" w:rsidRPr="00D22BD0" w:rsidRDefault="00D22BD0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22BD0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D0" w:rsidRPr="00D22BD0" w:rsidRDefault="00D22BD0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22BD0">
              <w:rPr>
                <w:rFonts w:eastAsia="SimSun"/>
                <w:lang w:eastAsia="en-GB"/>
              </w:rPr>
              <w:t xml:space="preserve">TP on </w:t>
            </w:r>
            <w:proofErr w:type="spellStart"/>
            <w:r w:rsidRPr="00D22BD0">
              <w:rPr>
                <w:rFonts w:eastAsia="SimSun"/>
                <w:lang w:eastAsia="en-GB"/>
              </w:rPr>
              <w:t>Multihop</w:t>
            </w:r>
            <w:proofErr w:type="spellEnd"/>
            <w:r w:rsidRPr="00D22BD0">
              <w:rPr>
                <w:rFonts w:eastAsia="SimSun"/>
                <w:lang w:eastAsia="en-GB"/>
              </w:rPr>
              <w:t xml:space="preserve"> Communications in 3GPP 5G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D0" w:rsidRPr="00D22BD0" w:rsidRDefault="00D22BD0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D0" w:rsidRPr="00D22BD0" w:rsidRDefault="00D22BD0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BD0">
              <w:rPr>
                <w:rFonts w:eastAsia="Arial Unicode MS" w:cs="Arial"/>
                <w:szCs w:val="18"/>
                <w:lang w:eastAsia="ar-SA"/>
              </w:rPr>
              <w:t>Revision of S1-183102.</w:t>
            </w:r>
          </w:p>
        </w:tc>
      </w:tr>
      <w:tr w:rsidR="00693E0A" w:rsidRPr="00A75C05" w:rsidTr="00A2671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671C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7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671C" w:rsidRDefault="008F3109" w:rsidP="009A3848">
            <w:pPr>
              <w:snapToGrid w:val="0"/>
              <w:spacing w:after="0" w:line="240" w:lineRule="auto"/>
            </w:pPr>
            <w:hyperlink r:id="rId63" w:history="1">
              <w:r w:rsidR="00693E0A" w:rsidRPr="00A2671C">
                <w:rPr>
                  <w:rStyle w:val="Hyperlink"/>
                  <w:rFonts w:cs="Arial"/>
                  <w:color w:val="auto"/>
                </w:rPr>
                <w:t>S1-183103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671C" w:rsidRDefault="00693E0A" w:rsidP="009A3848">
            <w:pPr>
              <w:snapToGrid w:val="0"/>
              <w:spacing w:after="0" w:line="240" w:lineRule="auto"/>
            </w:pPr>
            <w:r w:rsidRPr="00A2671C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671C" w:rsidRDefault="00693E0A" w:rsidP="009A3848">
            <w:pPr>
              <w:snapToGrid w:val="0"/>
              <w:spacing w:after="0" w:line="240" w:lineRule="auto"/>
            </w:pPr>
            <w:r w:rsidRPr="00A2671C">
              <w:t>TP on smart city and community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671C" w:rsidRDefault="00A2671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71C">
              <w:rPr>
                <w:rFonts w:eastAsia="Times New Roman" w:cs="Arial"/>
                <w:szCs w:val="18"/>
                <w:lang w:eastAsia="ar-SA"/>
              </w:rPr>
              <w:t>Revised to S1-183382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A2671C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71C" w:rsidRPr="00A75C05" w:rsidTr="00094F9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71C" w:rsidRPr="00A2671C" w:rsidRDefault="00A2671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7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71C" w:rsidRPr="00A2671C" w:rsidRDefault="008F3109" w:rsidP="009A3848">
            <w:pPr>
              <w:snapToGrid w:val="0"/>
              <w:spacing w:after="0" w:line="240" w:lineRule="auto"/>
            </w:pPr>
            <w:hyperlink r:id="rId64" w:history="1">
              <w:r w:rsidR="00A2671C" w:rsidRPr="00A2671C">
                <w:rPr>
                  <w:rStyle w:val="Hyperlink"/>
                  <w:rFonts w:cs="Arial"/>
                  <w:color w:val="auto"/>
                </w:rPr>
                <w:t>S1-183382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71C" w:rsidRPr="00A2671C" w:rsidRDefault="00A2671C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2671C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71C" w:rsidRPr="00A2671C" w:rsidRDefault="00A2671C" w:rsidP="009A3848">
            <w:pPr>
              <w:snapToGrid w:val="0"/>
              <w:spacing w:after="0" w:line="240" w:lineRule="auto"/>
            </w:pPr>
            <w:r w:rsidRPr="00A2671C">
              <w:t>TP on smart city and community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71C" w:rsidRPr="00A2671C" w:rsidRDefault="00A2671C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71C" w:rsidRPr="00A2671C" w:rsidRDefault="00A2671C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71C">
              <w:rPr>
                <w:rFonts w:eastAsia="Arial Unicode MS" w:cs="Arial"/>
                <w:szCs w:val="18"/>
                <w:lang w:eastAsia="ar-SA"/>
              </w:rPr>
              <w:t>Revision of S1-183103.</w:t>
            </w:r>
          </w:p>
        </w:tc>
      </w:tr>
      <w:tr w:rsidR="00693E0A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094F96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4F9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094F96" w:rsidRDefault="008F3109" w:rsidP="009A3848">
            <w:pPr>
              <w:snapToGrid w:val="0"/>
              <w:spacing w:after="0" w:line="240" w:lineRule="auto"/>
            </w:pPr>
            <w:hyperlink r:id="rId65" w:history="1">
              <w:r w:rsidR="00693E0A" w:rsidRPr="00094F96">
                <w:rPr>
                  <w:rStyle w:val="Hyperlink"/>
                  <w:rFonts w:cs="Arial"/>
                  <w:color w:val="auto"/>
                </w:rPr>
                <w:t>S1-183104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094F96" w:rsidRDefault="00693E0A" w:rsidP="009A3848">
            <w:pPr>
              <w:snapToGrid w:val="0"/>
              <w:spacing w:after="0" w:line="240" w:lineRule="auto"/>
            </w:pPr>
            <w:r w:rsidRPr="00094F96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094F96" w:rsidRDefault="00693E0A" w:rsidP="009A3848">
            <w:pPr>
              <w:snapToGrid w:val="0"/>
              <w:spacing w:after="0" w:line="240" w:lineRule="auto"/>
            </w:pPr>
            <w:r w:rsidRPr="00094F96">
              <w:t>Use case on Micro-environment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094F96" w:rsidRDefault="00094F9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F96">
              <w:rPr>
                <w:rFonts w:eastAsia="Times New Roman" w:cs="Arial"/>
                <w:szCs w:val="18"/>
                <w:lang w:eastAsia="ar-SA"/>
              </w:rPr>
              <w:t>Revised to S1-183383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094F96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94F96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94F96" w:rsidRPr="00777092" w:rsidRDefault="00094F9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70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94F96" w:rsidRPr="00777092" w:rsidRDefault="008F3109" w:rsidP="009A3848">
            <w:pPr>
              <w:snapToGrid w:val="0"/>
              <w:spacing w:after="0" w:line="240" w:lineRule="auto"/>
            </w:pPr>
            <w:hyperlink r:id="rId66" w:history="1">
              <w:r w:rsidR="00094F96" w:rsidRPr="00777092">
                <w:rPr>
                  <w:rStyle w:val="Hyperlink"/>
                  <w:rFonts w:cs="Arial"/>
                  <w:color w:val="auto"/>
                </w:rPr>
                <w:t>S1-183383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94F96" w:rsidRPr="00777092" w:rsidRDefault="00094F96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77092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94F96" w:rsidRPr="00777092" w:rsidRDefault="00094F96" w:rsidP="009A3848">
            <w:pPr>
              <w:snapToGrid w:val="0"/>
              <w:spacing w:after="0" w:line="240" w:lineRule="auto"/>
            </w:pPr>
            <w:r w:rsidRPr="00777092">
              <w:t>Use case on Micro-environment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94F96" w:rsidRPr="00777092" w:rsidRDefault="0077709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7092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94F96" w:rsidRPr="00777092" w:rsidRDefault="00094F96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7092">
              <w:rPr>
                <w:rFonts w:eastAsia="Arial Unicode MS" w:cs="Arial"/>
                <w:szCs w:val="18"/>
                <w:lang w:eastAsia="ar-SA"/>
              </w:rPr>
              <w:t>Revision of S1-183104.</w:t>
            </w:r>
          </w:p>
        </w:tc>
      </w:tr>
      <w:tr w:rsidR="00693E0A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209DD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09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209DD" w:rsidRDefault="008F3109" w:rsidP="009A3848">
            <w:pPr>
              <w:snapToGrid w:val="0"/>
              <w:spacing w:after="0" w:line="240" w:lineRule="auto"/>
            </w:pPr>
            <w:hyperlink r:id="rId67" w:history="1">
              <w:r w:rsidR="00693E0A" w:rsidRPr="009209DD">
                <w:rPr>
                  <w:rStyle w:val="Hyperlink"/>
                  <w:rFonts w:cs="Arial"/>
                  <w:color w:val="auto"/>
                </w:rPr>
                <w:t>S1-183105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209DD" w:rsidRDefault="00693E0A" w:rsidP="009A3848">
            <w:pPr>
              <w:snapToGrid w:val="0"/>
              <w:spacing w:after="0" w:line="240" w:lineRule="auto"/>
            </w:pPr>
            <w:r w:rsidRPr="009209DD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209DD" w:rsidRDefault="00693E0A" w:rsidP="009A3848">
            <w:pPr>
              <w:snapToGrid w:val="0"/>
              <w:spacing w:after="0" w:line="240" w:lineRule="auto"/>
            </w:pPr>
            <w:r w:rsidRPr="009209DD">
              <w:t>Use case on elder and child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209DD" w:rsidRDefault="009209DD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9DD">
              <w:rPr>
                <w:rFonts w:eastAsia="Times New Roman" w:cs="Arial"/>
                <w:szCs w:val="18"/>
                <w:lang w:eastAsia="ar-SA"/>
              </w:rPr>
              <w:t>Revised to S1-183384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9209DD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09DD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09DD" w:rsidRPr="00777092" w:rsidRDefault="009209DD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70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09DD" w:rsidRPr="00777092" w:rsidRDefault="008F3109" w:rsidP="009A3848">
            <w:pPr>
              <w:snapToGrid w:val="0"/>
              <w:spacing w:after="0" w:line="240" w:lineRule="auto"/>
            </w:pPr>
            <w:hyperlink r:id="rId68" w:history="1">
              <w:r w:rsidR="009209DD" w:rsidRPr="00777092">
                <w:rPr>
                  <w:rStyle w:val="Hyperlink"/>
                  <w:rFonts w:cs="Arial"/>
                  <w:color w:val="auto"/>
                </w:rPr>
                <w:t>S1-183384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09DD" w:rsidRPr="00777092" w:rsidRDefault="009209DD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77092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09DD" w:rsidRPr="00777092" w:rsidRDefault="009209DD" w:rsidP="009A3848">
            <w:pPr>
              <w:snapToGrid w:val="0"/>
              <w:spacing w:after="0" w:line="240" w:lineRule="auto"/>
            </w:pPr>
            <w:r w:rsidRPr="00777092">
              <w:t>Use case on elder and child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09DD" w:rsidRPr="00777092" w:rsidRDefault="0077709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7092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209DD" w:rsidRPr="00777092" w:rsidRDefault="009209DD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7092">
              <w:rPr>
                <w:rFonts w:eastAsia="Arial Unicode MS" w:cs="Arial"/>
                <w:szCs w:val="18"/>
                <w:lang w:eastAsia="ar-SA"/>
              </w:rPr>
              <w:t>Revision of S1-183105.</w:t>
            </w:r>
          </w:p>
        </w:tc>
      </w:tr>
      <w:tr w:rsidR="00693E0A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554F4F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4F4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554F4F" w:rsidRDefault="008F3109" w:rsidP="009A3848">
            <w:pPr>
              <w:snapToGrid w:val="0"/>
              <w:spacing w:after="0" w:line="240" w:lineRule="auto"/>
            </w:pPr>
            <w:hyperlink r:id="rId69" w:history="1">
              <w:r w:rsidR="00693E0A" w:rsidRPr="00554F4F">
                <w:rPr>
                  <w:rStyle w:val="Hyperlink"/>
                  <w:rFonts w:cs="Arial"/>
                  <w:color w:val="auto"/>
                </w:rPr>
                <w:t>S1-183106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554F4F" w:rsidRDefault="00693E0A" w:rsidP="009A3848">
            <w:pPr>
              <w:snapToGrid w:val="0"/>
              <w:spacing w:after="0" w:line="240" w:lineRule="auto"/>
            </w:pPr>
            <w:r w:rsidRPr="00554F4F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554F4F" w:rsidRDefault="00693E0A" w:rsidP="009A3848">
            <w:pPr>
              <w:snapToGrid w:val="0"/>
              <w:spacing w:after="0" w:line="240" w:lineRule="auto"/>
            </w:pPr>
            <w:r w:rsidRPr="00554F4F">
              <w:t>Use case on parking and transportation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554F4F" w:rsidRDefault="00554F4F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F4F">
              <w:rPr>
                <w:rFonts w:eastAsia="Times New Roman" w:cs="Arial"/>
                <w:szCs w:val="18"/>
                <w:lang w:eastAsia="ar-SA"/>
              </w:rPr>
              <w:t>Revised to S1-183391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554F4F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54F4F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54F4F" w:rsidRPr="00777092" w:rsidRDefault="00554F4F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70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54F4F" w:rsidRPr="00777092" w:rsidRDefault="008F3109" w:rsidP="009A3848">
            <w:pPr>
              <w:snapToGrid w:val="0"/>
              <w:spacing w:after="0" w:line="240" w:lineRule="auto"/>
            </w:pPr>
            <w:hyperlink r:id="rId70" w:history="1">
              <w:r w:rsidR="00554F4F" w:rsidRPr="00777092">
                <w:rPr>
                  <w:rStyle w:val="Hyperlink"/>
                  <w:rFonts w:cs="Arial"/>
                  <w:color w:val="auto"/>
                </w:rPr>
                <w:t>S1-183391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54F4F" w:rsidRPr="00777092" w:rsidRDefault="00554F4F" w:rsidP="009A3848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77092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54F4F" w:rsidRPr="00777092" w:rsidRDefault="00554F4F" w:rsidP="009A3848">
            <w:pPr>
              <w:snapToGrid w:val="0"/>
              <w:spacing w:after="0" w:line="240" w:lineRule="auto"/>
            </w:pPr>
            <w:r w:rsidRPr="00777092">
              <w:t>Use case on parking and transportation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54F4F" w:rsidRPr="00777092" w:rsidRDefault="0077709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7092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54F4F" w:rsidRPr="00777092" w:rsidRDefault="00554F4F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7092">
              <w:rPr>
                <w:rFonts w:eastAsia="Arial Unicode MS" w:cs="Arial"/>
                <w:szCs w:val="18"/>
                <w:lang w:eastAsia="ar-SA"/>
              </w:rPr>
              <w:t>Revision of S1-183106.</w:t>
            </w:r>
          </w:p>
        </w:tc>
      </w:tr>
      <w:tr w:rsidR="00693E0A" w:rsidRPr="00A75C05" w:rsidTr="0077709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777092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70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777092" w:rsidRDefault="008F3109" w:rsidP="009A3848">
            <w:pPr>
              <w:snapToGrid w:val="0"/>
              <w:spacing w:after="0" w:line="240" w:lineRule="auto"/>
            </w:pPr>
            <w:hyperlink r:id="rId71" w:history="1">
              <w:r w:rsidR="00693E0A" w:rsidRPr="00777092">
                <w:rPr>
                  <w:rStyle w:val="Hyperlink"/>
                  <w:rFonts w:cs="Arial"/>
                  <w:color w:val="auto"/>
                </w:rPr>
                <w:t>S1-183107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777092" w:rsidRDefault="00693E0A" w:rsidP="009A3848">
            <w:pPr>
              <w:snapToGrid w:val="0"/>
              <w:spacing w:after="0" w:line="240" w:lineRule="auto"/>
            </w:pPr>
            <w:r w:rsidRPr="00777092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777092" w:rsidRDefault="00693E0A" w:rsidP="009A3848">
            <w:pPr>
              <w:snapToGrid w:val="0"/>
              <w:spacing w:after="0" w:line="240" w:lineRule="auto"/>
            </w:pPr>
            <w:r w:rsidRPr="00777092">
              <w:t>Use case on new retailer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777092" w:rsidRDefault="00777092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709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777092" w:rsidRDefault="00777092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7092">
              <w:rPr>
                <w:rFonts w:eastAsia="Times New Roman" w:cs="Arial"/>
                <w:szCs w:val="18"/>
                <w:lang w:eastAsia="ar-SA"/>
              </w:rPr>
              <w:t>8 objections on show-of-hands</w:t>
            </w:r>
          </w:p>
        </w:tc>
      </w:tr>
      <w:tr w:rsidR="00693E0A" w:rsidRPr="00A75C05" w:rsidTr="00BC278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C2789" w:rsidRDefault="00693E0A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7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C2789" w:rsidRDefault="008F3109" w:rsidP="009A3848">
            <w:pPr>
              <w:snapToGrid w:val="0"/>
              <w:spacing w:after="0" w:line="240" w:lineRule="auto"/>
            </w:pPr>
            <w:hyperlink r:id="rId72" w:history="1">
              <w:r w:rsidR="00693E0A" w:rsidRPr="00BC2789">
                <w:rPr>
                  <w:rStyle w:val="Hyperlink"/>
                  <w:rFonts w:cs="Arial"/>
                  <w:color w:val="auto"/>
                </w:rPr>
                <w:t>S1-183131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C2789" w:rsidRDefault="00693E0A" w:rsidP="009A3848">
            <w:pPr>
              <w:snapToGrid w:val="0"/>
              <w:spacing w:after="0" w:line="240" w:lineRule="auto"/>
            </w:pPr>
            <w:proofErr w:type="spellStart"/>
            <w:r w:rsidRPr="00BC2789">
              <w:t>InterDigital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C2789" w:rsidRDefault="00693E0A" w:rsidP="009A3848">
            <w:pPr>
              <w:snapToGrid w:val="0"/>
              <w:spacing w:after="0" w:line="240" w:lineRule="auto"/>
            </w:pPr>
            <w:r w:rsidRPr="00BC2789">
              <w:t>Use case for multi-hop relays on the factory floor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C2789" w:rsidRDefault="00BC2789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89">
              <w:rPr>
                <w:rFonts w:eastAsia="Times New Roman" w:cs="Arial"/>
                <w:szCs w:val="18"/>
                <w:lang w:eastAsia="ar-SA"/>
              </w:rPr>
              <w:t>Revised to S1-183385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C2789" w:rsidRDefault="00693E0A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C2789" w:rsidRPr="00A75C05" w:rsidTr="00BC278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9" w:rsidRPr="00BC2789" w:rsidRDefault="00BC2789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7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9" w:rsidRPr="00BC2789" w:rsidRDefault="008F3109" w:rsidP="009A3848">
            <w:pPr>
              <w:snapToGrid w:val="0"/>
              <w:spacing w:after="0" w:line="240" w:lineRule="auto"/>
            </w:pPr>
            <w:hyperlink r:id="rId73" w:history="1">
              <w:r w:rsidR="00BC2789" w:rsidRPr="00BC2789">
                <w:rPr>
                  <w:rStyle w:val="Hyperlink"/>
                  <w:rFonts w:cs="Arial"/>
                  <w:color w:val="auto"/>
                </w:rPr>
                <w:t>S1-183385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9" w:rsidRPr="00BC2789" w:rsidRDefault="00BC2789" w:rsidP="009A3848">
            <w:pPr>
              <w:snapToGrid w:val="0"/>
              <w:spacing w:after="0" w:line="240" w:lineRule="auto"/>
            </w:pPr>
            <w:proofErr w:type="spellStart"/>
            <w:r w:rsidRPr="00BC2789">
              <w:t>InterDigital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9" w:rsidRPr="00BC2789" w:rsidRDefault="00BC2789" w:rsidP="009A3848">
            <w:pPr>
              <w:snapToGrid w:val="0"/>
              <w:spacing w:after="0" w:line="240" w:lineRule="auto"/>
            </w:pPr>
            <w:r w:rsidRPr="00BC2789">
              <w:t>Use case for multi-hop relays on the factory floor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9" w:rsidRPr="00BC2789" w:rsidRDefault="00BC2789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9" w:rsidRPr="00BC2789" w:rsidRDefault="00BC2789" w:rsidP="009A384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2789">
              <w:rPr>
                <w:rFonts w:eastAsia="Arial Unicode MS" w:cs="Arial"/>
                <w:szCs w:val="18"/>
                <w:lang w:eastAsia="ar-SA"/>
              </w:rPr>
              <w:t>Revision of S1-183131.</w:t>
            </w:r>
          </w:p>
        </w:tc>
      </w:tr>
      <w:tr w:rsidR="002F6B03" w:rsidRPr="00B04844" w:rsidTr="00693E0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891EA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S1-183391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CAV: 3351-3390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5GLAN/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etc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: 3391-3430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9A384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S1-183430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B04844" w:rsidTr="00693E0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891EA6" w:rsidRPr="00F45489" w:rsidRDefault="00891EA6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9A384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9A3848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9A3848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9A384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9A384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9A384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9A384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B04844" w:rsidTr="00693E0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891EA6" w:rsidRPr="00F45489" w:rsidRDefault="00891EA6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891EA6" w:rsidRPr="00A75C05" w:rsidTr="00693E0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Default="00891EA6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91EA6" w:rsidRPr="00894FB0" w:rsidRDefault="00891EA6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 w:rsidR="00AB65C5">
              <w:rPr>
                <w:rFonts w:eastAsia="Arial Unicode MS" w:cs="Arial"/>
                <w:i/>
                <w:szCs w:val="18"/>
              </w:rPr>
              <w:t xml:space="preserve"> </w:t>
            </w:r>
            <w:r w:rsidR="00AB65C5" w:rsidRPr="00C925DC">
              <w:rPr>
                <w:rFonts w:eastAsia="Arial Unicode MS" w:cs="Arial"/>
                <w:b/>
                <w:i/>
                <w:szCs w:val="18"/>
              </w:rPr>
              <w:t xml:space="preserve">progress of </w:t>
            </w:r>
            <w:r w:rsidR="00C925DC" w:rsidRPr="00C925DC">
              <w:rPr>
                <w:rFonts w:eastAsia="Arial Unicode MS" w:cs="Arial"/>
                <w:b/>
                <w:i/>
                <w:szCs w:val="18"/>
              </w:rPr>
              <w:t>S</w:t>
            </w:r>
            <w:r w:rsidR="00AB65C5" w:rsidRPr="00C925DC">
              <w:rPr>
                <w:rFonts w:eastAsia="Arial Unicode MS" w:cs="Arial"/>
                <w:b/>
                <w:i/>
                <w:szCs w:val="18"/>
              </w:rPr>
              <w:t xml:space="preserve">ession </w:t>
            </w:r>
            <w:r w:rsidR="00C925DC" w:rsidRPr="00C925DC">
              <w:rPr>
                <w:rFonts w:eastAsia="Arial Unicode MS" w:cs="Arial"/>
                <w:b/>
                <w:i/>
                <w:szCs w:val="18"/>
              </w:rPr>
              <w:t xml:space="preserve">C </w:t>
            </w:r>
            <w:r w:rsidR="00AB65C5" w:rsidRPr="00C925DC">
              <w:rPr>
                <w:rFonts w:eastAsia="Arial Unicode MS" w:cs="Arial"/>
                <w:b/>
                <w:i/>
                <w:szCs w:val="18"/>
              </w:rPr>
              <w:t>= 83%</w:t>
            </w:r>
            <w:r w:rsidR="00C925DC">
              <w:rPr>
                <w:rFonts w:eastAsia="Arial Unicode MS" w:cs="Arial"/>
                <w:i/>
                <w:szCs w:val="18"/>
              </w:rPr>
              <w:t xml:space="preserve"> (25/30)</w:t>
            </w:r>
          </w:p>
          <w:p w:rsidR="00707B60" w:rsidRPr="00707B60" w:rsidRDefault="00707B60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b/>
                <w:i/>
                <w:szCs w:val="18"/>
                <w:lang w:eastAsia="ko-KR"/>
              </w:rPr>
            </w:pPr>
            <w:r w:rsidRPr="00707B60">
              <w:rPr>
                <w:rFonts w:eastAsia="Arial Unicode MS" w:cs="Arial"/>
                <w:b/>
                <w:i/>
                <w:szCs w:val="18"/>
                <w:lang w:eastAsia="ko-KR"/>
              </w:rPr>
              <w:t>5GLAN:</w:t>
            </w:r>
          </w:p>
          <w:p w:rsidR="00707B60" w:rsidRPr="00707B60" w:rsidRDefault="00891EA6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707B60" w:rsidRPr="00707B60">
              <w:rPr>
                <w:rFonts w:eastAsia="Arial Unicode MS" w:cs="Arial"/>
                <w:i/>
                <w:szCs w:val="18"/>
                <w:lang w:eastAsia="ko-KR"/>
              </w:rPr>
              <w:t xml:space="preserve">Numbers: start = 15; end = {11 agreed; 3 noted; 1 </w:t>
            </w:r>
            <w:proofErr w:type="spellStart"/>
            <w:r w:rsidR="00707B60" w:rsidRPr="00707B60">
              <w:rPr>
                <w:rFonts w:eastAsia="Arial Unicode MS" w:cs="Arial"/>
                <w:i/>
                <w:szCs w:val="18"/>
                <w:lang w:eastAsia="ko-KR"/>
              </w:rPr>
              <w:t>wdthrn</w:t>
            </w:r>
            <w:proofErr w:type="spellEnd"/>
            <w:r w:rsidR="00707B60" w:rsidRPr="00707B60">
              <w:rPr>
                <w:rFonts w:eastAsia="Arial Unicode MS" w:cs="Arial"/>
                <w:i/>
                <w:szCs w:val="18"/>
                <w:lang w:eastAsia="ko-KR"/>
              </w:rPr>
              <w:t>} [</w:t>
            </w:r>
            <w:r w:rsidR="00707B60" w:rsidRPr="002E517F">
              <w:rPr>
                <w:rFonts w:eastAsia="Arial Unicode MS" w:cs="Arial"/>
                <w:i/>
                <w:szCs w:val="18"/>
                <w:u w:val="single"/>
                <w:lang w:eastAsia="ko-KR"/>
              </w:rPr>
              <w:t>100% progress</w:t>
            </w:r>
            <w:r w:rsidR="00707B60" w:rsidRPr="00707B60">
              <w:rPr>
                <w:rFonts w:eastAsia="Arial Unicode MS" w:cs="Arial"/>
                <w:i/>
                <w:szCs w:val="18"/>
                <w:lang w:eastAsia="ko-KR"/>
              </w:rPr>
              <w:t>]</w:t>
            </w:r>
          </w:p>
          <w:p w:rsidR="00707B60" w:rsidRPr="002E517F" w:rsidRDefault="00707B60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 xml:space="preserve">enable/disable UE; 5G LAN-type service (b/w UEs; b/w UE and wired </w:t>
            </w:r>
            <w:proofErr w:type="spellStart"/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>Ethnt</w:t>
            </w:r>
            <w:proofErr w:type="spellEnd"/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 xml:space="preserve">.); definition (private comm.); creation/management; privacy; security; discovery; indirect </w:t>
            </w:r>
            <w:proofErr w:type="spellStart"/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>comm</w:t>
            </w:r>
            <w:proofErr w:type="spellEnd"/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 xml:space="preserve"> mode; service exposure; </w:t>
            </w:r>
          </w:p>
          <w:p w:rsidR="00707B60" w:rsidRPr="00707B60" w:rsidRDefault="00F56E61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b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b/>
                <w:i/>
                <w:szCs w:val="18"/>
                <w:lang w:eastAsia="ko-KR"/>
              </w:rPr>
              <w:t>FS_5G_ATRAC</w:t>
            </w:r>
            <w:r w:rsidR="00707B60" w:rsidRPr="00707B60">
              <w:rPr>
                <w:rFonts w:eastAsia="Arial Unicode MS" w:cs="Arial"/>
                <w:b/>
                <w:i/>
                <w:szCs w:val="18"/>
                <w:lang w:eastAsia="ko-KR"/>
              </w:rPr>
              <w:t xml:space="preserve">: </w:t>
            </w:r>
          </w:p>
          <w:p w:rsidR="00707B60" w:rsidRPr="00707B60" w:rsidRDefault="00707B60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707B60">
              <w:rPr>
                <w:rFonts w:eastAsia="Arial Unicode MS" w:cs="Arial"/>
                <w:i/>
                <w:szCs w:val="18"/>
                <w:lang w:eastAsia="ko-KR"/>
              </w:rPr>
              <w:t>Numbers: start = 5; end = { 3 agreed; 2 open } [</w:t>
            </w:r>
            <w:r w:rsidRPr="002E517F">
              <w:rPr>
                <w:rFonts w:eastAsia="Arial Unicode MS" w:cs="Arial"/>
                <w:i/>
                <w:szCs w:val="18"/>
                <w:u w:val="single"/>
                <w:lang w:eastAsia="ko-KR"/>
              </w:rPr>
              <w:t>60% progress</w:t>
            </w:r>
            <w:r w:rsidRPr="00707B60">
              <w:rPr>
                <w:rFonts w:eastAsia="Arial Unicode MS" w:cs="Arial"/>
                <w:i/>
                <w:szCs w:val="18"/>
                <w:lang w:eastAsia="ko-KR"/>
              </w:rPr>
              <w:t>]</w:t>
            </w:r>
          </w:p>
          <w:p w:rsidR="00707B60" w:rsidRPr="002E517F" w:rsidRDefault="00707B60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>TR22.836 skeleton, scope, over</w:t>
            </w:r>
            <w:r w:rsidR="002E517F" w:rsidRPr="002E517F">
              <w:rPr>
                <w:rFonts w:eastAsia="Arial Unicode MS" w:cs="Arial"/>
                <w:i/>
                <w:szCs w:val="18"/>
                <w:lang w:eastAsia="ko-KR"/>
              </w:rPr>
              <w:t>v</w:t>
            </w:r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>iew;</w:t>
            </w:r>
          </w:p>
          <w:p w:rsidR="00707B60" w:rsidRPr="00707B60" w:rsidRDefault="00F56E61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b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b/>
                <w:i/>
                <w:szCs w:val="18"/>
                <w:lang w:eastAsia="ko-KR"/>
              </w:rPr>
              <w:t>FS_REFE</w:t>
            </w:r>
            <w:r w:rsidRPr="00707B60">
              <w:rPr>
                <w:rFonts w:eastAsia="Arial Unicode MS" w:cs="Arial"/>
                <w:b/>
                <w:i/>
                <w:szCs w:val="18"/>
                <w:lang w:eastAsia="ko-KR"/>
              </w:rPr>
              <w:t>C</w:t>
            </w:r>
            <w:bookmarkStart w:id="4" w:name="_GoBack"/>
            <w:bookmarkEnd w:id="4"/>
            <w:r w:rsidR="00707B60" w:rsidRPr="00707B60">
              <w:rPr>
                <w:rFonts w:eastAsia="Arial Unicode MS" w:cs="Arial"/>
                <w:b/>
                <w:i/>
                <w:szCs w:val="18"/>
                <w:lang w:eastAsia="ko-KR"/>
              </w:rPr>
              <w:t>:</w:t>
            </w:r>
          </w:p>
          <w:p w:rsidR="00707B60" w:rsidRPr="00707B60" w:rsidRDefault="00707B60" w:rsidP="00707B6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707B60">
              <w:rPr>
                <w:rFonts w:eastAsia="Arial Unicode MS" w:cs="Arial"/>
                <w:i/>
                <w:szCs w:val="18"/>
                <w:lang w:eastAsia="ko-KR"/>
              </w:rPr>
              <w:t>Numbers: start = 10; end = { 2 agreed; 5 noted/</w:t>
            </w:r>
            <w:proofErr w:type="spellStart"/>
            <w:r w:rsidRPr="00707B60">
              <w:rPr>
                <w:rFonts w:eastAsia="Arial Unicode MS" w:cs="Arial"/>
                <w:i/>
                <w:szCs w:val="18"/>
                <w:lang w:eastAsia="ko-KR"/>
              </w:rPr>
              <w:t>wdthrn</w:t>
            </w:r>
            <w:proofErr w:type="spellEnd"/>
            <w:r w:rsidR="00AB65C5">
              <w:rPr>
                <w:rFonts w:eastAsia="Arial Unicode MS" w:cs="Arial"/>
                <w:i/>
                <w:szCs w:val="18"/>
                <w:lang w:eastAsia="ko-KR"/>
              </w:rPr>
              <w:t>; 3 open</w:t>
            </w:r>
            <w:r w:rsidRPr="00707B60">
              <w:rPr>
                <w:rFonts w:eastAsia="Arial Unicode MS" w:cs="Arial"/>
                <w:i/>
                <w:szCs w:val="18"/>
                <w:lang w:eastAsia="ko-KR"/>
              </w:rPr>
              <w:t xml:space="preserve"> } [</w:t>
            </w:r>
            <w:r w:rsidRPr="002E517F">
              <w:rPr>
                <w:rFonts w:eastAsia="Arial Unicode MS" w:cs="Arial"/>
                <w:i/>
                <w:szCs w:val="18"/>
                <w:u w:val="single"/>
                <w:lang w:eastAsia="ko-KR"/>
              </w:rPr>
              <w:t>70% progress</w:t>
            </w:r>
            <w:r w:rsidRPr="00707B60">
              <w:rPr>
                <w:rFonts w:eastAsia="Arial Unicode MS" w:cs="Arial"/>
                <w:i/>
                <w:szCs w:val="18"/>
                <w:lang w:eastAsia="ko-KR"/>
              </w:rPr>
              <w:t>]</w:t>
            </w:r>
          </w:p>
          <w:p w:rsidR="00891EA6" w:rsidRPr="002E517F" w:rsidRDefault="00707B60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2E517F">
              <w:rPr>
                <w:rFonts w:eastAsia="Arial Unicode MS" w:cs="Arial"/>
                <w:i/>
                <w:szCs w:val="18"/>
                <w:lang w:eastAsia="ko-KR"/>
              </w:rPr>
              <w:t xml:space="preserve">TR22.866 skeleton, scope; </w:t>
            </w:r>
          </w:p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894FB0" w:rsidTr="00693E0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91EA6" w:rsidRPr="00894FB0" w:rsidRDefault="00891EA6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74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109" w:rsidRDefault="008F3109" w:rsidP="002E015E">
      <w:pPr>
        <w:spacing w:after="0" w:line="240" w:lineRule="auto"/>
      </w:pPr>
      <w:r>
        <w:separator/>
      </w:r>
    </w:p>
  </w:endnote>
  <w:endnote w:type="continuationSeparator" w:id="0">
    <w:p w:rsidR="008F3109" w:rsidRDefault="008F3109" w:rsidP="002E015E">
      <w:pPr>
        <w:spacing w:after="0" w:line="240" w:lineRule="auto"/>
      </w:pPr>
      <w:r>
        <w:continuationSeparator/>
      </w:r>
    </w:p>
  </w:endnote>
  <w:endnote w:type="continuationNotice" w:id="1">
    <w:p w:rsidR="008F3109" w:rsidRDefault="008F31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9A3848" w:rsidRPr="002F165F" w:rsidRDefault="009A384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F56E61">
          <w:rPr>
            <w:noProof/>
            <w:sz w:val="16"/>
            <w:szCs w:val="16"/>
          </w:rPr>
          <w:t>8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9A3848" w:rsidRDefault="009A38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109" w:rsidRDefault="008F3109" w:rsidP="002E015E">
      <w:pPr>
        <w:spacing w:after="0" w:line="240" w:lineRule="auto"/>
      </w:pPr>
      <w:r>
        <w:separator/>
      </w:r>
    </w:p>
  </w:footnote>
  <w:footnote w:type="continuationSeparator" w:id="0">
    <w:p w:rsidR="008F3109" w:rsidRDefault="008F3109" w:rsidP="002E015E">
      <w:pPr>
        <w:spacing w:after="0" w:line="240" w:lineRule="auto"/>
      </w:pPr>
      <w:r>
        <w:continuationSeparator/>
      </w:r>
    </w:p>
  </w:footnote>
  <w:footnote w:type="continuationNotice" w:id="1">
    <w:p w:rsidR="008F3109" w:rsidRDefault="008F31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96"/>
    <w:rsid w:val="00095347"/>
    <w:rsid w:val="00095728"/>
    <w:rsid w:val="00095833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44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D4D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5CE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17F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26B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6C3A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646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EB1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B98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5AAF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4F4F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053"/>
    <w:rsid w:val="00693916"/>
    <w:rsid w:val="00693E0A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BB2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07B60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09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60B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36C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3DEE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109"/>
    <w:rsid w:val="008F34B5"/>
    <w:rsid w:val="008F40B3"/>
    <w:rsid w:val="008F40ED"/>
    <w:rsid w:val="008F45C3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09DD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848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1F8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71C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6973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65C5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72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789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5DC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3DAC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D99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BD0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665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0479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1D5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854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4E9"/>
    <w:rsid w:val="00F5572A"/>
    <w:rsid w:val="00F55919"/>
    <w:rsid w:val="00F559EF"/>
    <w:rsid w:val="00F55BA3"/>
    <w:rsid w:val="00F55C71"/>
    <w:rsid w:val="00F565B8"/>
    <w:rsid w:val="00F56E61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379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695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Spokane%202018\docs\S1-183133.zip" TargetMode="External"/><Relationship Id="rId18" Type="http://schemas.openxmlformats.org/officeDocument/2006/relationships/hyperlink" Target="file:///D:\LTE\SA1\TSGS1_84_Spokane\Inbox\drafts\docs\S1-183370.zip" TargetMode="External"/><Relationship Id="rId26" Type="http://schemas.openxmlformats.org/officeDocument/2006/relationships/hyperlink" Target="file:///D:\LTE\SA1\TSGS1_84_Spokane\Inbox\drafts\docs\S1-183346.zip" TargetMode="External"/><Relationship Id="rId39" Type="http://schemas.openxmlformats.org/officeDocument/2006/relationships/hyperlink" Target="file:///C:\Users\norpahj\Documents\Local%203GPP%20copy\SA1%20Spokane%202018\docs\S1-183203.zip" TargetMode="External"/><Relationship Id="rId21" Type="http://schemas.openxmlformats.org/officeDocument/2006/relationships/hyperlink" Target="file:///D:\LTE\SA1\TSGS1_84_Spokane\Inbox\drafts\docs\S1-183371.zip" TargetMode="External"/><Relationship Id="rId34" Type="http://schemas.openxmlformats.org/officeDocument/2006/relationships/hyperlink" Target="file:///C:\Users\norpahj\Documents\Local%203GPP%20copy\SA1%20Spokane%202018\docs\S1-183201.zip" TargetMode="External"/><Relationship Id="rId42" Type="http://schemas.openxmlformats.org/officeDocument/2006/relationships/hyperlink" Target="file:///D:\LTE\SA1\TSGS1_84_Spokane\Inbox\drafts\docs\S1-183377.zip" TargetMode="External"/><Relationship Id="rId47" Type="http://schemas.openxmlformats.org/officeDocument/2006/relationships/hyperlink" Target="file:///C:\Users\norpahj\Documents\Local%203GPP%20copy\SA1%20Spokane%202018\docs\S1-183154.zip" TargetMode="External"/><Relationship Id="rId50" Type="http://schemas.openxmlformats.org/officeDocument/2006/relationships/hyperlink" Target="file:///C:\Users\norpahj\Documents\Local%203GPP%20copy\SA1%20Spokane%202018\docs\S1-183246.zip" TargetMode="External"/><Relationship Id="rId55" Type="http://schemas.openxmlformats.org/officeDocument/2006/relationships/hyperlink" Target="file:///C:\Users\norpahj\Documents\Local%203GPP%20copy\SA1%20Spokane%202018\docs\S1-183220.zip" TargetMode="External"/><Relationship Id="rId63" Type="http://schemas.openxmlformats.org/officeDocument/2006/relationships/hyperlink" Target="file:///C:\Users\norpahj\Documents\Local%203GPP%20copy\SA1%20Spokane%202018\docs\S1-183103.zip" TargetMode="External"/><Relationship Id="rId68" Type="http://schemas.openxmlformats.org/officeDocument/2006/relationships/hyperlink" Target="file:///D:\LTE\SA1\TSGS1_84_Spokane\Inbox\drafts\docs\S1-183384.zip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file:///C:\Users\norpahj\Documents\Local%203GPP%20copy\SA1%20Spokane%202018\docs\S1-18310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pokane%202018\docs\S1-183195.zip" TargetMode="External"/><Relationship Id="rId29" Type="http://schemas.openxmlformats.org/officeDocument/2006/relationships/hyperlink" Target="file:///C:\Users\norpahj\Documents\Local%203GPP%20copy\SA1%20Spokane%202018\docs\S1-183200.zip" TargetMode="External"/><Relationship Id="rId11" Type="http://schemas.openxmlformats.org/officeDocument/2006/relationships/hyperlink" Target="file:///D:\LTE\SA1\TSGS1_84_Spokane\Inbox\drafts\docs\S1-183368.zip" TargetMode="External"/><Relationship Id="rId24" Type="http://schemas.openxmlformats.org/officeDocument/2006/relationships/hyperlink" Target="file:///D:\LTE\SA1\TSGS1_84_Spokane\Inbox\drafts\docs\S1-183372.zip" TargetMode="External"/><Relationship Id="rId32" Type="http://schemas.openxmlformats.org/officeDocument/2006/relationships/hyperlink" Target="file:///D:\LTE\SA1\TSGS1_84_Spokane\Inbox\drafts\docs\S1-183387.zip" TargetMode="External"/><Relationship Id="rId37" Type="http://schemas.openxmlformats.org/officeDocument/2006/relationships/hyperlink" Target="file:///D:\LTE\SA1\TSGS1_84_Spokane\Inbox\drafts\docs\S1-183388.zip" TargetMode="External"/><Relationship Id="rId40" Type="http://schemas.openxmlformats.org/officeDocument/2006/relationships/hyperlink" Target="file:///D:\LTE\SA1\TSGS1_84_Spokane\Inbox\drafts\docs\S1-183376.zip" TargetMode="External"/><Relationship Id="rId45" Type="http://schemas.openxmlformats.org/officeDocument/2006/relationships/hyperlink" Target="file:///C:\Users\norpahj\Documents\Local%203GPP%20copy\SA1%20Spokane%202018\docs\S1-183321.zip" TargetMode="External"/><Relationship Id="rId53" Type="http://schemas.openxmlformats.org/officeDocument/2006/relationships/hyperlink" Target="file:///D:\LTE\SA1\TSGS1_84_Spokane\Inbox\drafts\docs\S1-183594.zip" TargetMode="External"/><Relationship Id="rId58" Type="http://schemas.openxmlformats.org/officeDocument/2006/relationships/hyperlink" Target="file:///C:\Users\norpahj\Documents\Local%203GPP%20copy\SA1%20Spokane%202018\docs\S1-183192.zip" TargetMode="External"/><Relationship Id="rId66" Type="http://schemas.openxmlformats.org/officeDocument/2006/relationships/hyperlink" Target="file:///D:\LTE\SA1\TSGS1_84_Spokane\Inbox\drafts\docs\S1-183383.zip" TargetMode="External"/><Relationship Id="rId7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/D:\LTE\SA1\TSGS1_84_Spokane\Inbox\drafts\docs\S1-183369.zip" TargetMode="External"/><Relationship Id="rId23" Type="http://schemas.openxmlformats.org/officeDocument/2006/relationships/hyperlink" Target="file:///D:\LTE\SA1\TSGS1_84_Spokane\Inbox\drafts\docs\S1-183345.zip" TargetMode="External"/><Relationship Id="rId28" Type="http://schemas.openxmlformats.org/officeDocument/2006/relationships/hyperlink" Target="file:///D:\LTE\SA1\TSGS1_84_Spokane\Inbox\drafts\docs\S1-183386.zip" TargetMode="External"/><Relationship Id="rId36" Type="http://schemas.openxmlformats.org/officeDocument/2006/relationships/hyperlink" Target="file:///D:\LTE\SA1\TSGS1_84_Spokane\Inbox\drafts\docs\S1-183375.zip" TargetMode="External"/><Relationship Id="rId49" Type="http://schemas.openxmlformats.org/officeDocument/2006/relationships/hyperlink" Target="file:///D:\LTE\SA1\TSGS1_84_Spokane\Inbox\drafts\docs\S1-183593.zip" TargetMode="External"/><Relationship Id="rId57" Type="http://schemas.openxmlformats.org/officeDocument/2006/relationships/hyperlink" Target="file:///D:\LTE\SA1\TSGS1_84_Spokane\Inbox\drafts\docs\S1-183380.zip" TargetMode="External"/><Relationship Id="rId61" Type="http://schemas.openxmlformats.org/officeDocument/2006/relationships/hyperlink" Target="file:///C:\Users\norpahj\Documents\Local%203GPP%20copy\SA1%20Spokane%202018\docs\S1-183102.zip" TargetMode="External"/><Relationship Id="rId10" Type="http://schemas.openxmlformats.org/officeDocument/2006/relationships/hyperlink" Target="file:///C:\Users\norpahj\Documents\Local%203GPP%20copy\SA1%20Spokane%202018\docs\S1-183125.zip" TargetMode="External"/><Relationship Id="rId19" Type="http://schemas.openxmlformats.org/officeDocument/2006/relationships/hyperlink" Target="file:///C:\Users\norpahj\Documents\Local%203GPP%20copy\SA1%20Spokane%202018\docs\S1-183196.zip" TargetMode="External"/><Relationship Id="rId31" Type="http://schemas.openxmlformats.org/officeDocument/2006/relationships/hyperlink" Target="file:///D:\LTE\SA1\TSGS1_84_Spokane\Inbox\drafts\docs\S1-183374.zip" TargetMode="External"/><Relationship Id="rId44" Type="http://schemas.openxmlformats.org/officeDocument/2006/relationships/hyperlink" Target="file:///C:\Users\norpahj\Documents\Local%203GPP%20copy\SA1%20Spokane%202018\docs\S1-183205.zip" TargetMode="External"/><Relationship Id="rId52" Type="http://schemas.openxmlformats.org/officeDocument/2006/relationships/hyperlink" Target="file:///C:\Users\norpahj\Documents\Local%203GPP%20copy\SA1%20Spokane%202018\docs\S1-183159.zip" TargetMode="External"/><Relationship Id="rId60" Type="http://schemas.openxmlformats.org/officeDocument/2006/relationships/hyperlink" Target="file:///C:\Users\norpahj\Documents\Local%203GPP%20copy\SA1%20Spokane%202018\docs\S1-183194.zip" TargetMode="External"/><Relationship Id="rId65" Type="http://schemas.openxmlformats.org/officeDocument/2006/relationships/hyperlink" Target="file:///C:\Users\norpahj\Documents\Local%203GPP%20copy\SA1%20Spokane%202018\docs\S1-183104.zip" TargetMode="External"/><Relationship Id="rId73" Type="http://schemas.openxmlformats.org/officeDocument/2006/relationships/hyperlink" Target="file:///D:\LTE\SA1\TSGS1_84_Spokane\Inbox\drafts\docs\S1-18338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pokane%202018\docs\S1-183124.zip" TargetMode="External"/><Relationship Id="rId14" Type="http://schemas.openxmlformats.org/officeDocument/2006/relationships/hyperlink" Target="file:///C:\Users\norpahj\Documents\Local%203GPP%20copy\SA1%20Spokane%202018\docs\S1-183266.zip" TargetMode="External"/><Relationship Id="rId22" Type="http://schemas.openxmlformats.org/officeDocument/2006/relationships/hyperlink" Target="file:///C:\Users\norpahj\Documents\Local%203GPP%20copy\SA1%20Spokane%202018\docs\S1-183197.zip" TargetMode="External"/><Relationship Id="rId27" Type="http://schemas.openxmlformats.org/officeDocument/2006/relationships/hyperlink" Target="file:///D:\LTE\SA1\TSGS1_84_Spokane\Inbox\drafts\docs\S1-183373.zip" TargetMode="External"/><Relationship Id="rId30" Type="http://schemas.openxmlformats.org/officeDocument/2006/relationships/hyperlink" Target="file:///D:\LTE\SA1\TSGS1_84_Spokane\Inbox\drafts\docs\S1-183347.zip" TargetMode="External"/><Relationship Id="rId35" Type="http://schemas.openxmlformats.org/officeDocument/2006/relationships/hyperlink" Target="file:///C:\Users\norpahj\Documents\Local%203GPP%20copy\SA1%20Spokane%202018\docs\S1-183267.zip" TargetMode="External"/><Relationship Id="rId43" Type="http://schemas.openxmlformats.org/officeDocument/2006/relationships/hyperlink" Target="file:///D:\LTE\SA1\TSGS1_84_Spokane\Inbox\drafts\docs\S1-183389.zip" TargetMode="External"/><Relationship Id="rId48" Type="http://schemas.openxmlformats.org/officeDocument/2006/relationships/hyperlink" Target="file:///C:\Users\norpahj\Documents\Local%203GPP%20copy\SA1%20Spokane%202018\docs\S1-183156.zip" TargetMode="External"/><Relationship Id="rId56" Type="http://schemas.openxmlformats.org/officeDocument/2006/relationships/hyperlink" Target="file:///D:\LTE\SA1\TSGS1_84_Spokane\Inbox\drafts\docs\S1-183595.zip" TargetMode="External"/><Relationship Id="rId64" Type="http://schemas.openxmlformats.org/officeDocument/2006/relationships/hyperlink" Target="file:///D:\LTE\SA1\TSGS1_84_Spokane\Inbox\drafts\docs\S1-183382.zip" TargetMode="External"/><Relationship Id="rId69" Type="http://schemas.openxmlformats.org/officeDocument/2006/relationships/hyperlink" Target="file:///C:\Users\norpahj\Documents\Local%203GPP%20copy\SA1%20Spokane%202018\docs\S1-183106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LTE\SA1\TSGS1_84_Spokane\Inbox\drafts\docs\S1-183378.zip" TargetMode="External"/><Relationship Id="rId72" Type="http://schemas.openxmlformats.org/officeDocument/2006/relationships/hyperlink" Target="file:///C:\Users\norpahj\Documents\Local%203GPP%20copy\SA1%20Spokane%202018\docs\S1-183131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LTE\SA1\TSGS1_84_Spokane\Inbox\drafts\docs\S1-183390.zip" TargetMode="External"/><Relationship Id="rId17" Type="http://schemas.openxmlformats.org/officeDocument/2006/relationships/hyperlink" Target="file:///D:\LTE\SA1\TSGS1_84_Spokane\Inbox\drafts\docs\S1-183343.zip" TargetMode="External"/><Relationship Id="rId25" Type="http://schemas.openxmlformats.org/officeDocument/2006/relationships/hyperlink" Target="file:///C:\Users\norpahj\Documents\Local%203GPP%20copy\SA1%20Spokane%202018\docs\S1-183198.zip" TargetMode="External"/><Relationship Id="rId33" Type="http://schemas.openxmlformats.org/officeDocument/2006/relationships/hyperlink" Target="file:///D:\LTE\SA1\TSGS1_84_Spokane\Inbox\drafts\docs\S1-183392.zip" TargetMode="External"/><Relationship Id="rId38" Type="http://schemas.openxmlformats.org/officeDocument/2006/relationships/hyperlink" Target="file:///C:\Users\norpahj\Documents\Local%203GPP%20copy\SA1%20Spokane%202018\docs\S1-183202.zip" TargetMode="External"/><Relationship Id="rId46" Type="http://schemas.openxmlformats.org/officeDocument/2006/relationships/hyperlink" Target="file:///C:\Users\norpahj\Documents\Local%203GPP%20copy\SA1%20Spokane%202018\docs\S1-183322.zip" TargetMode="External"/><Relationship Id="rId59" Type="http://schemas.openxmlformats.org/officeDocument/2006/relationships/hyperlink" Target="file:///C:\Users\norpahj\Documents\Local%203GPP%20copy\SA1%20Spokane%202018\docs\S1-183193.zip" TargetMode="External"/><Relationship Id="rId67" Type="http://schemas.openxmlformats.org/officeDocument/2006/relationships/hyperlink" Target="file:///C:\Users\norpahj\Documents\Local%203GPP%20copy\SA1%20Spokane%202018\docs\S1-183105.zip" TargetMode="External"/><Relationship Id="rId20" Type="http://schemas.openxmlformats.org/officeDocument/2006/relationships/hyperlink" Target="file:///D:\LTE\SA1\TSGS1_84_Spokane\Inbox\drafts\docs\S1-183344.zip" TargetMode="External"/><Relationship Id="rId41" Type="http://schemas.openxmlformats.org/officeDocument/2006/relationships/hyperlink" Target="file:///C:\Users\norpahj\Documents\Local%203GPP%20copy\SA1%20Spokane%202018\docs\S1-183204.zip" TargetMode="External"/><Relationship Id="rId54" Type="http://schemas.openxmlformats.org/officeDocument/2006/relationships/hyperlink" Target="file:///D:\LTE\SA1\TSGS1_84_Spokane\Inbox\drafts\docs\S1-183379.zip" TargetMode="External"/><Relationship Id="rId62" Type="http://schemas.openxmlformats.org/officeDocument/2006/relationships/hyperlink" Target="file:///D:\LTE\SA1\TSGS1_84_Spokane\Inbox\drafts\docs\S1-183380.zip" TargetMode="External"/><Relationship Id="rId70" Type="http://schemas.openxmlformats.org/officeDocument/2006/relationships/hyperlink" Target="file:///D:\LTE\SA1\TSGS1_84_Spokane\Inbox\drafts\docs\S1-183391.zip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A7C8C-68F0-4145-9C61-A401AB35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20</TotalTime>
  <Pages>8</Pages>
  <Words>2966</Words>
  <Characters>16910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19837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9</cp:revision>
  <dcterms:created xsi:type="dcterms:W3CDTF">2018-11-14T23:34:00Z</dcterms:created>
  <dcterms:modified xsi:type="dcterms:W3CDTF">2018-11-15T16:39:00Z</dcterms:modified>
</cp:coreProperties>
</file>